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D7AEC" w14:textId="1E2A6802" w:rsidR="00AD0B31" w:rsidRDefault="00AD0B31" w:rsidP="00AD0B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C4-24227</w:t>
      </w:r>
      <w:r>
        <w:rPr>
          <w:b/>
          <w:noProof/>
          <w:sz w:val="24"/>
        </w:rPr>
        <w:t>3</w:t>
      </w:r>
    </w:p>
    <w:p w14:paraId="5567AE0E" w14:textId="0B2A6E9A" w:rsidR="00AC05BF" w:rsidRDefault="00AD0B31">
      <w:pPr>
        <w:pStyle w:val="CRCoverPage"/>
        <w:outlineLvl w:val="0"/>
        <w:rPr>
          <w:rFonts w:cs="Arial"/>
          <w:b/>
          <w:bCs/>
          <w:color w:val="0000FF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3320C8">
        <w:rPr>
          <w:b/>
          <w:sz w:val="24"/>
        </w:rPr>
        <w:tab/>
      </w:r>
      <w:r w:rsidR="003320C8">
        <w:rPr>
          <w:b/>
          <w:sz w:val="24"/>
        </w:rPr>
        <w:tab/>
      </w:r>
      <w:r w:rsidR="003320C8">
        <w:rPr>
          <w:b/>
          <w:sz w:val="24"/>
        </w:rPr>
        <w:tab/>
      </w:r>
      <w:r w:rsidR="003320C8">
        <w:rPr>
          <w:b/>
          <w:sz w:val="24"/>
        </w:rPr>
        <w:tab/>
      </w:r>
      <w:r w:rsidR="003320C8">
        <w:rPr>
          <w:b/>
          <w:sz w:val="24"/>
        </w:rPr>
        <w:tab/>
      </w:r>
      <w:r w:rsidR="003320C8">
        <w:rPr>
          <w:b/>
          <w:sz w:val="24"/>
        </w:rPr>
        <w:tab/>
      </w:r>
      <w:r w:rsidR="003320C8">
        <w:rPr>
          <w:b/>
          <w:sz w:val="24"/>
        </w:rPr>
        <w:tab/>
      </w:r>
      <w:r w:rsidR="003320C8">
        <w:rPr>
          <w:b/>
          <w:sz w:val="24"/>
        </w:rPr>
        <w:tab/>
      </w:r>
    </w:p>
    <w:p w14:paraId="058D4015" w14:textId="787CF0A7" w:rsidR="00AC05BF" w:rsidRDefault="003320C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/>
        </w:rPr>
        <w:t>China Mobile</w:t>
      </w:r>
    </w:p>
    <w:p w14:paraId="16E015D0" w14:textId="6665AC77" w:rsidR="00AC05BF" w:rsidRDefault="003320C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1EBA" w:rsidRPr="00121EBA">
        <w:rPr>
          <w:rFonts w:ascii="Arial" w:hAnsi="Arial" w:cs="Arial"/>
          <w:b/>
        </w:rPr>
        <w:t>Discussion on support of 204 status code for HTTP GET method</w:t>
      </w:r>
    </w:p>
    <w:p w14:paraId="2DB1782C" w14:textId="77777777" w:rsidR="00AC05BF" w:rsidRDefault="003320C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0C5BFEE3" w14:textId="40298D94" w:rsidR="00AC05BF" w:rsidRDefault="003320C8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65C24">
        <w:rPr>
          <w:rFonts w:ascii="Arial" w:hAnsi="Arial" w:cs="Arial"/>
          <w:b/>
        </w:rPr>
        <w:t>6.1.1</w:t>
      </w:r>
    </w:p>
    <w:p w14:paraId="404E0835" w14:textId="7438683C" w:rsidR="00AC05BF" w:rsidRDefault="003320C8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</w:p>
    <w:p w14:paraId="0C9DA682" w14:textId="10D6CBCA" w:rsidR="00AC05BF" w:rsidRDefault="003320C8">
      <w:pPr>
        <w:outlineLvl w:val="0"/>
        <w:rPr>
          <w:rFonts w:ascii="Arial" w:hAnsi="Arial" w:cs="Arial"/>
          <w:bCs/>
          <w:i/>
          <w:iCs/>
          <w:lang w:val="en-US"/>
        </w:rPr>
      </w:pPr>
      <w:r>
        <w:rPr>
          <w:rFonts w:ascii="Arial" w:hAnsi="Arial" w:cs="Arial" w:hint="eastAsia"/>
          <w:bCs/>
          <w:i/>
          <w:iCs/>
          <w:lang w:val="en-US"/>
        </w:rPr>
        <w:t>Abstract of the contribution</w:t>
      </w:r>
      <w:r>
        <w:rPr>
          <w:rFonts w:ascii="Arial" w:hAnsi="Arial" w:cs="Arial"/>
          <w:bCs/>
          <w:i/>
          <w:iCs/>
        </w:rPr>
        <w:t>:</w:t>
      </w:r>
      <w:r>
        <w:rPr>
          <w:rFonts w:ascii="Arial" w:hAnsi="Arial" w:cs="Arial" w:hint="eastAsia"/>
          <w:bCs/>
          <w:i/>
          <w:iCs/>
          <w:lang w:val="en-US"/>
        </w:rPr>
        <w:t xml:space="preserve"> This discussion paper discusses </w:t>
      </w:r>
      <w:r w:rsidR="003E4C63">
        <w:rPr>
          <w:rFonts w:ascii="Arial" w:hAnsi="Arial" w:cs="Arial"/>
          <w:bCs/>
          <w:i/>
          <w:iCs/>
          <w:lang w:val="en-US"/>
        </w:rPr>
        <w:t>need for support of</w:t>
      </w:r>
      <w:r w:rsidR="003E4C63" w:rsidRPr="003E4C63">
        <w:rPr>
          <w:rFonts w:ascii="Arial" w:hAnsi="Arial" w:cs="Arial"/>
          <w:bCs/>
          <w:i/>
          <w:iCs/>
          <w:lang w:val="en-US"/>
        </w:rPr>
        <w:t xml:space="preserve"> 204 status code for HTTP GET method</w:t>
      </w:r>
      <w:r w:rsidR="004650E5">
        <w:rPr>
          <w:rFonts w:ascii="Arial" w:hAnsi="Arial" w:cs="Arial"/>
          <w:bCs/>
          <w:i/>
          <w:iCs/>
          <w:lang w:val="en-US"/>
        </w:rPr>
        <w:t>.</w:t>
      </w:r>
      <w:r w:rsidR="003E4C63">
        <w:rPr>
          <w:rFonts w:ascii="Arial" w:hAnsi="Arial" w:cs="Arial"/>
          <w:bCs/>
          <w:i/>
          <w:iCs/>
          <w:lang w:val="en-US"/>
        </w:rPr>
        <w:t xml:space="preserve"> The 204 status code need to be supported for service specific usage when the GET</w:t>
      </w:r>
      <w:r w:rsidR="003E4C63" w:rsidRPr="003E4C63">
        <w:rPr>
          <w:rFonts w:ascii="Arial" w:hAnsi="Arial" w:cs="Arial"/>
          <w:bCs/>
          <w:i/>
          <w:iCs/>
          <w:lang w:val="en-US"/>
        </w:rPr>
        <w:t xml:space="preserve"> </w:t>
      </w:r>
      <w:r w:rsidR="003E4C63" w:rsidRPr="003E4C63">
        <w:rPr>
          <w:rFonts w:ascii="Arial" w:hAnsi="Arial" w:cs="Arial"/>
          <w:bCs/>
          <w:i/>
          <w:iCs/>
          <w:lang w:val="en-US"/>
        </w:rPr>
        <w:t>request</w:t>
      </w:r>
      <w:r w:rsidR="003E4C63" w:rsidRPr="003E4C63">
        <w:rPr>
          <w:rFonts w:ascii="Arial" w:hAnsi="Arial" w:cs="Arial"/>
          <w:bCs/>
          <w:i/>
          <w:iCs/>
          <w:lang w:val="en-US"/>
        </w:rPr>
        <w:t xml:space="preserve"> has been treated successfully but no information matching the query parameter(s) can be returned.</w:t>
      </w:r>
    </w:p>
    <w:p w14:paraId="1709871F" w14:textId="77777777" w:rsidR="00AC05BF" w:rsidRDefault="003320C8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104DB339" w14:textId="78F98D46" w:rsidR="003E4C63" w:rsidRPr="003E4C63" w:rsidRDefault="003E4C63" w:rsidP="003E4C63">
      <w:pPr>
        <w:rPr>
          <w:lang w:val="en-US"/>
        </w:rPr>
      </w:pPr>
      <w:r w:rsidRPr="003E4C63">
        <w:rPr>
          <w:lang w:val="en-US"/>
        </w:rPr>
        <w:t>The NF service server may not able to respon</w:t>
      </w:r>
      <w:r>
        <w:rPr>
          <w:lang w:val="en-US"/>
        </w:rPr>
        <w:t>se</w:t>
      </w:r>
      <w:r w:rsidRPr="003E4C63">
        <w:rPr>
          <w:lang w:val="en-US"/>
        </w:rPr>
        <w:t xml:space="preserve"> any information when treating the Get method, which the request has been treated successfully but no information matching the query parameter(s) can be returned. </w:t>
      </w:r>
      <w:r>
        <w:rPr>
          <w:lang w:val="en-US"/>
        </w:rPr>
        <w:t xml:space="preserve">No suitable HTTP status code have been defined for this scenario. The </w:t>
      </w:r>
      <w:r w:rsidRPr="00D1205D">
        <w:t>HTTP status code supported on SBI</w:t>
      </w:r>
      <w:r>
        <w:t xml:space="preserve"> table needs an update for this case.</w:t>
      </w:r>
    </w:p>
    <w:p w14:paraId="3594D74D" w14:textId="77777777" w:rsidR="00AC05BF" w:rsidRDefault="003320C8">
      <w:pPr>
        <w:pStyle w:val="1"/>
        <w:ind w:left="0" w:firstLine="0"/>
      </w:pPr>
      <w:r>
        <w:t>2</w:t>
      </w:r>
      <w:r>
        <w:tab/>
        <w:t>Discussion</w:t>
      </w:r>
    </w:p>
    <w:p w14:paraId="4FF1146B" w14:textId="19F929BA" w:rsidR="00014F30" w:rsidRDefault="003E4C63" w:rsidP="00014F30">
      <w:pPr>
        <w:rPr>
          <w:lang w:val="en-US"/>
        </w:rPr>
      </w:pPr>
      <w:r>
        <w:t xml:space="preserve">Currently the GET method does not support the 204 status code in </w:t>
      </w:r>
      <w:r>
        <w:rPr>
          <w:lang w:val="en-US"/>
        </w:rPr>
        <w:t>3GPP TS 29.500</w:t>
      </w:r>
      <w:r w:rsidR="001B0CDC">
        <w:rPr>
          <w:lang w:val="en-US"/>
        </w:rPr>
        <w:t xml:space="preserve"> as defined in </w:t>
      </w:r>
      <w:r w:rsidR="001B0CDC" w:rsidRPr="001B0CDC">
        <w:rPr>
          <w:lang w:val="en-US"/>
        </w:rPr>
        <w:t>Table 5.2.7.1-1: HTTP status code supported on SBI</w:t>
      </w:r>
      <w:r>
        <w:rPr>
          <w:lang w:val="en-US"/>
        </w:rPr>
        <w:t>. But there are some case</w:t>
      </w:r>
      <w:r w:rsidR="001B0CDC">
        <w:rPr>
          <w:lang w:val="en-US"/>
        </w:rPr>
        <w:t xml:space="preserve">s that the </w:t>
      </w:r>
      <w:r w:rsidR="001B0CDC" w:rsidRPr="003E4C63">
        <w:rPr>
          <w:lang w:val="en-US"/>
        </w:rPr>
        <w:t>NF service server may not able to respon</w:t>
      </w:r>
      <w:r w:rsidR="001B0CDC">
        <w:rPr>
          <w:lang w:val="en-US"/>
        </w:rPr>
        <w:t>se</w:t>
      </w:r>
      <w:r w:rsidR="001B0CDC" w:rsidRPr="003E4C63">
        <w:rPr>
          <w:lang w:val="en-US"/>
        </w:rPr>
        <w:t xml:space="preserve"> any information when treating the Get method, which the request has been treated successfully but no information matching the query parameter(s) can be returned.</w:t>
      </w:r>
    </w:p>
    <w:p w14:paraId="66A914C6" w14:textId="77777777" w:rsidR="003E4C63" w:rsidRDefault="003E4C63" w:rsidP="003E4C63">
      <w:pPr>
        <w:rPr>
          <w:lang w:val="en-US"/>
        </w:rPr>
      </w:pPr>
      <w:r w:rsidRPr="003E4C63">
        <w:rPr>
          <w:lang w:val="en-US"/>
        </w:rPr>
        <w:t>For example, the BSF may not able to response the individual information if no PCF for a PDU Session binding information matching the query parameter(s). Meanwhile the GET request has been treated successfully</w:t>
      </w:r>
      <w:r w:rsidRPr="00DA4DE7">
        <w:rPr>
          <w:lang w:val="en-US"/>
        </w:rPr>
        <w:t xml:space="preserve">. </w:t>
      </w:r>
    </w:p>
    <w:p w14:paraId="779D3FE4" w14:textId="0FBCE69B" w:rsidR="003E4C63" w:rsidRPr="003E4C63" w:rsidRDefault="001B0CDC" w:rsidP="00014F30">
      <w:pPr>
        <w:rPr>
          <w:rFonts w:hint="eastAsia"/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 xml:space="preserve">ake NWDAF as another example, if the </w:t>
      </w:r>
      <w:r>
        <w:t>request NWDAF Analytics data</w:t>
      </w:r>
      <w:r>
        <w:t xml:space="preserve"> does not exist when treating the GET</w:t>
      </w:r>
      <w:r>
        <w:rPr>
          <w:lang w:val="en-US"/>
        </w:rPr>
        <w:t xml:space="preserve"> request (e.g. when the NF service consumer request an </w:t>
      </w:r>
      <w:r>
        <w:t>p</w:t>
      </w:r>
      <w:r>
        <w:t>rediction</w:t>
      </w:r>
      <w:r>
        <w:t xml:space="preserve"> data; when the analytic is still under processing), the NWDAF may not able to response the </w:t>
      </w:r>
      <w:r>
        <w:t>analytics with parameters as relevant for the requesting NF service consumer</w:t>
      </w:r>
    </w:p>
    <w:p w14:paraId="37587AEE" w14:textId="0C989B00" w:rsidR="00AB7DAD" w:rsidRPr="00B64CF9" w:rsidRDefault="00014F30" w:rsidP="00596B60">
      <w:pPr>
        <w:rPr>
          <w:b/>
          <w:bCs/>
          <w:lang w:val="en-US"/>
        </w:rPr>
      </w:pPr>
      <w:r w:rsidRPr="003E7E95">
        <w:rPr>
          <w:rFonts w:hint="eastAsia"/>
          <w:b/>
          <w:bCs/>
          <w:lang w:val="en-US"/>
        </w:rPr>
        <w:t>O</w:t>
      </w:r>
      <w:r w:rsidRPr="003E7E95">
        <w:rPr>
          <w:b/>
          <w:bCs/>
          <w:lang w:val="en-US"/>
        </w:rPr>
        <w:t>bservation1</w:t>
      </w:r>
      <w:r w:rsidRPr="003E7E95">
        <w:rPr>
          <w:lang w:val="en-US"/>
        </w:rPr>
        <w:t xml:space="preserve">: </w:t>
      </w:r>
      <w:r w:rsidR="009F4A12" w:rsidRPr="003E7E95">
        <w:rPr>
          <w:lang w:val="en-US"/>
        </w:rPr>
        <w:t xml:space="preserve">It is </w:t>
      </w:r>
      <w:r w:rsidR="001B0CDC">
        <w:rPr>
          <w:lang w:val="en-US"/>
        </w:rPr>
        <w:t>better to support successful case with no content to be responded for the GET method for some specific service</w:t>
      </w:r>
      <w:r w:rsidR="003E7E95">
        <w:rPr>
          <w:lang w:val="en-US"/>
        </w:rPr>
        <w:t xml:space="preserve">. </w:t>
      </w:r>
      <w:r w:rsidR="00130617">
        <w:rPr>
          <w:lang w:val="en-US"/>
        </w:rPr>
        <w:t xml:space="preserve"> </w:t>
      </w:r>
    </w:p>
    <w:p w14:paraId="2E79AC54" w14:textId="4D6815BD" w:rsidR="00AC05BF" w:rsidRDefault="003320C8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t>Conclusion</w:t>
      </w:r>
    </w:p>
    <w:p w14:paraId="4AB673C7" w14:textId="2215951E" w:rsidR="00596B60" w:rsidRDefault="003320C8" w:rsidP="00596B60">
      <w:pPr>
        <w:pStyle w:val="B2"/>
        <w:ind w:left="0" w:firstLine="0"/>
        <w:rPr>
          <w:lang w:val="en-US"/>
        </w:rPr>
      </w:pPr>
      <w:r>
        <w:rPr>
          <w:b/>
          <w:bCs/>
        </w:rPr>
        <w:t>Conclusion:</w:t>
      </w:r>
      <w:r w:rsidRPr="00A03D5F">
        <w:rPr>
          <w:rFonts w:hint="eastAsia"/>
          <w:lang w:val="en-US"/>
        </w:rPr>
        <w:t xml:space="preserve"> </w:t>
      </w:r>
      <w:bookmarkStart w:id="0" w:name="OLE_LINK24"/>
      <w:r w:rsidR="00CD7B9D">
        <w:rPr>
          <w:lang w:val="en-US"/>
        </w:rPr>
        <w:t>It is suggested to</w:t>
      </w:r>
      <w:r w:rsidR="00D606BE">
        <w:rPr>
          <w:lang w:val="en-US"/>
        </w:rPr>
        <w:t xml:space="preserve"> </w:t>
      </w:r>
      <w:r w:rsidR="00D606BE">
        <w:t>support 204 status code for HTTP GET method</w:t>
      </w:r>
      <w:r w:rsidR="00D606BE">
        <w:t xml:space="preserve"> in s</w:t>
      </w:r>
      <w:r w:rsidR="00D606BE">
        <w:t>ervice specific</w:t>
      </w:r>
      <w:r w:rsidR="00D606BE">
        <w:t xml:space="preserve"> usage</w:t>
      </w:r>
      <w:r w:rsidR="00F36A1F">
        <w:t xml:space="preserve">, </w:t>
      </w:r>
      <w:r w:rsidR="00F36A1F" w:rsidRPr="00F36A1F">
        <w:t>when the GET request has been treated successfully but no information matching the query parameter(s) can be returned</w:t>
      </w:r>
      <w:r w:rsidR="00FE3C7F">
        <w:rPr>
          <w:lang w:val="en-US"/>
        </w:rPr>
        <w:t xml:space="preserve">. </w:t>
      </w:r>
      <w:bookmarkEnd w:id="0"/>
    </w:p>
    <w:sectPr w:rsidR="00596B6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8AB98" w14:textId="77777777" w:rsidR="00DC2DC6" w:rsidRDefault="00DC2DC6">
      <w:pPr>
        <w:spacing w:after="0"/>
      </w:pPr>
      <w:r>
        <w:separator/>
      </w:r>
    </w:p>
  </w:endnote>
  <w:endnote w:type="continuationSeparator" w:id="0">
    <w:p w14:paraId="18CE6240" w14:textId="77777777" w:rsidR="00DC2DC6" w:rsidRDefault="00DC2D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30D85" w14:textId="77777777" w:rsidR="00DC2DC6" w:rsidRDefault="00DC2DC6">
      <w:pPr>
        <w:spacing w:after="0"/>
      </w:pPr>
      <w:r>
        <w:separator/>
      </w:r>
    </w:p>
  </w:footnote>
  <w:footnote w:type="continuationSeparator" w:id="0">
    <w:p w14:paraId="7B0966BC" w14:textId="77777777" w:rsidR="00DC2DC6" w:rsidRDefault="00DC2D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4F30"/>
    <w:rsid w:val="0001682C"/>
    <w:rsid w:val="000171EC"/>
    <w:rsid w:val="000175A1"/>
    <w:rsid w:val="000201E2"/>
    <w:rsid w:val="000206A1"/>
    <w:rsid w:val="00027798"/>
    <w:rsid w:val="00031358"/>
    <w:rsid w:val="00033F6F"/>
    <w:rsid w:val="000359F2"/>
    <w:rsid w:val="00035C40"/>
    <w:rsid w:val="0003757C"/>
    <w:rsid w:val="000420FE"/>
    <w:rsid w:val="00051B7A"/>
    <w:rsid w:val="00052BF6"/>
    <w:rsid w:val="000533EB"/>
    <w:rsid w:val="00053A3E"/>
    <w:rsid w:val="0006169A"/>
    <w:rsid w:val="00075E94"/>
    <w:rsid w:val="00082B08"/>
    <w:rsid w:val="00086DBC"/>
    <w:rsid w:val="00090AC6"/>
    <w:rsid w:val="000959A4"/>
    <w:rsid w:val="00096EF3"/>
    <w:rsid w:val="000A1D0B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5CA"/>
    <w:rsid w:val="000D23B0"/>
    <w:rsid w:val="000D2B72"/>
    <w:rsid w:val="000D31D7"/>
    <w:rsid w:val="000D4E0B"/>
    <w:rsid w:val="000D650F"/>
    <w:rsid w:val="000D72D1"/>
    <w:rsid w:val="000D7835"/>
    <w:rsid w:val="000F60DC"/>
    <w:rsid w:val="00114160"/>
    <w:rsid w:val="0011475C"/>
    <w:rsid w:val="00114DE4"/>
    <w:rsid w:val="00120185"/>
    <w:rsid w:val="00121EBA"/>
    <w:rsid w:val="00124750"/>
    <w:rsid w:val="00127CA7"/>
    <w:rsid w:val="0013061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1400"/>
    <w:rsid w:val="00182EAF"/>
    <w:rsid w:val="001838AD"/>
    <w:rsid w:val="00184151"/>
    <w:rsid w:val="00184B56"/>
    <w:rsid w:val="00190B20"/>
    <w:rsid w:val="00196FEB"/>
    <w:rsid w:val="00197587"/>
    <w:rsid w:val="001A1447"/>
    <w:rsid w:val="001B0CDC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202529"/>
    <w:rsid w:val="002045AB"/>
    <w:rsid w:val="00211BB7"/>
    <w:rsid w:val="00215373"/>
    <w:rsid w:val="00221CD8"/>
    <w:rsid w:val="00223E65"/>
    <w:rsid w:val="00231912"/>
    <w:rsid w:val="00234703"/>
    <w:rsid w:val="0023533C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20D1"/>
    <w:rsid w:val="002B4210"/>
    <w:rsid w:val="002B4875"/>
    <w:rsid w:val="002B7495"/>
    <w:rsid w:val="002C3455"/>
    <w:rsid w:val="002D51A3"/>
    <w:rsid w:val="002D58D6"/>
    <w:rsid w:val="002D732E"/>
    <w:rsid w:val="002E1E45"/>
    <w:rsid w:val="002E5AB0"/>
    <w:rsid w:val="002E647B"/>
    <w:rsid w:val="002E7A65"/>
    <w:rsid w:val="002F11D9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20C8"/>
    <w:rsid w:val="00333206"/>
    <w:rsid w:val="003351A4"/>
    <w:rsid w:val="00335D02"/>
    <w:rsid w:val="00336323"/>
    <w:rsid w:val="00337E61"/>
    <w:rsid w:val="0034034F"/>
    <w:rsid w:val="003407BA"/>
    <w:rsid w:val="003428CD"/>
    <w:rsid w:val="003475E9"/>
    <w:rsid w:val="00350A92"/>
    <w:rsid w:val="00356657"/>
    <w:rsid w:val="003608D9"/>
    <w:rsid w:val="00361D7C"/>
    <w:rsid w:val="00365C24"/>
    <w:rsid w:val="003669E4"/>
    <w:rsid w:val="00371A85"/>
    <w:rsid w:val="0037257A"/>
    <w:rsid w:val="0037678E"/>
    <w:rsid w:val="0038090F"/>
    <w:rsid w:val="00391C28"/>
    <w:rsid w:val="003A1643"/>
    <w:rsid w:val="003A44DD"/>
    <w:rsid w:val="003A542C"/>
    <w:rsid w:val="003B1DDA"/>
    <w:rsid w:val="003B5EC8"/>
    <w:rsid w:val="003C2ADB"/>
    <w:rsid w:val="003D02D6"/>
    <w:rsid w:val="003D2E14"/>
    <w:rsid w:val="003E4C63"/>
    <w:rsid w:val="003E62B6"/>
    <w:rsid w:val="003E7E95"/>
    <w:rsid w:val="003F0419"/>
    <w:rsid w:val="003F2F88"/>
    <w:rsid w:val="004009F4"/>
    <w:rsid w:val="00401AE4"/>
    <w:rsid w:val="00403220"/>
    <w:rsid w:val="00405337"/>
    <w:rsid w:val="004063CE"/>
    <w:rsid w:val="004118A0"/>
    <w:rsid w:val="004119F9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536A0"/>
    <w:rsid w:val="004650E5"/>
    <w:rsid w:val="004667C4"/>
    <w:rsid w:val="00477260"/>
    <w:rsid w:val="004872FB"/>
    <w:rsid w:val="00487978"/>
    <w:rsid w:val="00494BE6"/>
    <w:rsid w:val="00495FD6"/>
    <w:rsid w:val="004A038E"/>
    <w:rsid w:val="004A455E"/>
    <w:rsid w:val="004B27EE"/>
    <w:rsid w:val="004B3F92"/>
    <w:rsid w:val="004B5141"/>
    <w:rsid w:val="004B5C38"/>
    <w:rsid w:val="004B5ECC"/>
    <w:rsid w:val="004C3D5B"/>
    <w:rsid w:val="004C7A18"/>
    <w:rsid w:val="004D52F3"/>
    <w:rsid w:val="004D6086"/>
    <w:rsid w:val="004E009F"/>
    <w:rsid w:val="004E37F4"/>
    <w:rsid w:val="004E645C"/>
    <w:rsid w:val="004F6481"/>
    <w:rsid w:val="005012DB"/>
    <w:rsid w:val="00501B10"/>
    <w:rsid w:val="00503605"/>
    <w:rsid w:val="00510E72"/>
    <w:rsid w:val="005126E6"/>
    <w:rsid w:val="00513872"/>
    <w:rsid w:val="00515E27"/>
    <w:rsid w:val="00521154"/>
    <w:rsid w:val="00522CF5"/>
    <w:rsid w:val="00524A87"/>
    <w:rsid w:val="00540D96"/>
    <w:rsid w:val="00544134"/>
    <w:rsid w:val="00545918"/>
    <w:rsid w:val="005504FB"/>
    <w:rsid w:val="00550997"/>
    <w:rsid w:val="00552BE6"/>
    <w:rsid w:val="005532A6"/>
    <w:rsid w:val="0055688F"/>
    <w:rsid w:val="00557363"/>
    <w:rsid w:val="00564E14"/>
    <w:rsid w:val="00567D77"/>
    <w:rsid w:val="00584D5C"/>
    <w:rsid w:val="005854F7"/>
    <w:rsid w:val="005866B0"/>
    <w:rsid w:val="0059054D"/>
    <w:rsid w:val="00596B60"/>
    <w:rsid w:val="005A63D3"/>
    <w:rsid w:val="005A7BFB"/>
    <w:rsid w:val="005B2039"/>
    <w:rsid w:val="005D1F59"/>
    <w:rsid w:val="005D6D10"/>
    <w:rsid w:val="005E6E70"/>
    <w:rsid w:val="005F1E96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7B9C"/>
    <w:rsid w:val="00677D2C"/>
    <w:rsid w:val="006811FB"/>
    <w:rsid w:val="00681C75"/>
    <w:rsid w:val="0068432F"/>
    <w:rsid w:val="00686137"/>
    <w:rsid w:val="00693366"/>
    <w:rsid w:val="00693FD1"/>
    <w:rsid w:val="00697E69"/>
    <w:rsid w:val="006A4261"/>
    <w:rsid w:val="006B423F"/>
    <w:rsid w:val="006B5340"/>
    <w:rsid w:val="006C02EA"/>
    <w:rsid w:val="006D0F9A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1BC6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53DD"/>
    <w:rsid w:val="00756EAF"/>
    <w:rsid w:val="0076070D"/>
    <w:rsid w:val="00763D31"/>
    <w:rsid w:val="00771B39"/>
    <w:rsid w:val="00772E4E"/>
    <w:rsid w:val="00773ADD"/>
    <w:rsid w:val="00773D26"/>
    <w:rsid w:val="00775E65"/>
    <w:rsid w:val="00780298"/>
    <w:rsid w:val="00780DA5"/>
    <w:rsid w:val="00784E22"/>
    <w:rsid w:val="007A00EA"/>
    <w:rsid w:val="007A1F2C"/>
    <w:rsid w:val="007A312B"/>
    <w:rsid w:val="007A546B"/>
    <w:rsid w:val="007A5E4E"/>
    <w:rsid w:val="007A5E95"/>
    <w:rsid w:val="007B2CE5"/>
    <w:rsid w:val="007B54AA"/>
    <w:rsid w:val="007B6F5D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2458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54B87"/>
    <w:rsid w:val="008551AA"/>
    <w:rsid w:val="0086035B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C5B8F"/>
    <w:rsid w:val="008D2CF1"/>
    <w:rsid w:val="008D4A56"/>
    <w:rsid w:val="008E2795"/>
    <w:rsid w:val="008E49ED"/>
    <w:rsid w:val="008E6D7D"/>
    <w:rsid w:val="008F0F7B"/>
    <w:rsid w:val="008F1771"/>
    <w:rsid w:val="008F2140"/>
    <w:rsid w:val="008F46EE"/>
    <w:rsid w:val="008F5E8B"/>
    <w:rsid w:val="008F6192"/>
    <w:rsid w:val="0090351B"/>
    <w:rsid w:val="009052F3"/>
    <w:rsid w:val="00906AC9"/>
    <w:rsid w:val="00906E36"/>
    <w:rsid w:val="00910BFB"/>
    <w:rsid w:val="009138F3"/>
    <w:rsid w:val="009177F2"/>
    <w:rsid w:val="009204F4"/>
    <w:rsid w:val="00920788"/>
    <w:rsid w:val="00924813"/>
    <w:rsid w:val="009336A6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0EA4"/>
    <w:rsid w:val="009727A4"/>
    <w:rsid w:val="00977F51"/>
    <w:rsid w:val="00985E14"/>
    <w:rsid w:val="009972F0"/>
    <w:rsid w:val="009A0B33"/>
    <w:rsid w:val="009A1DAC"/>
    <w:rsid w:val="009A32E9"/>
    <w:rsid w:val="009A636C"/>
    <w:rsid w:val="009B5785"/>
    <w:rsid w:val="009C0548"/>
    <w:rsid w:val="009C4578"/>
    <w:rsid w:val="009C7B34"/>
    <w:rsid w:val="009D111A"/>
    <w:rsid w:val="009D329D"/>
    <w:rsid w:val="009D66E1"/>
    <w:rsid w:val="009D6896"/>
    <w:rsid w:val="009E0A5B"/>
    <w:rsid w:val="009E6522"/>
    <w:rsid w:val="009E6556"/>
    <w:rsid w:val="009F19D8"/>
    <w:rsid w:val="009F2598"/>
    <w:rsid w:val="009F4614"/>
    <w:rsid w:val="009F4A12"/>
    <w:rsid w:val="009F6B4F"/>
    <w:rsid w:val="009F7D08"/>
    <w:rsid w:val="00A02AF7"/>
    <w:rsid w:val="00A03D5F"/>
    <w:rsid w:val="00A04842"/>
    <w:rsid w:val="00A058A0"/>
    <w:rsid w:val="00A06B76"/>
    <w:rsid w:val="00A12973"/>
    <w:rsid w:val="00A14191"/>
    <w:rsid w:val="00A17905"/>
    <w:rsid w:val="00A315E1"/>
    <w:rsid w:val="00A33788"/>
    <w:rsid w:val="00A34240"/>
    <w:rsid w:val="00A3620F"/>
    <w:rsid w:val="00A3702F"/>
    <w:rsid w:val="00A37DF5"/>
    <w:rsid w:val="00A42A4E"/>
    <w:rsid w:val="00A51034"/>
    <w:rsid w:val="00A52419"/>
    <w:rsid w:val="00A52D42"/>
    <w:rsid w:val="00A562F5"/>
    <w:rsid w:val="00A57006"/>
    <w:rsid w:val="00A64E3C"/>
    <w:rsid w:val="00A65089"/>
    <w:rsid w:val="00A670D4"/>
    <w:rsid w:val="00A70094"/>
    <w:rsid w:val="00A758CA"/>
    <w:rsid w:val="00A822E6"/>
    <w:rsid w:val="00A875FB"/>
    <w:rsid w:val="00A91255"/>
    <w:rsid w:val="00A91C23"/>
    <w:rsid w:val="00A9303F"/>
    <w:rsid w:val="00A93315"/>
    <w:rsid w:val="00A9404E"/>
    <w:rsid w:val="00A94159"/>
    <w:rsid w:val="00AA4DBA"/>
    <w:rsid w:val="00AA5AB8"/>
    <w:rsid w:val="00AB3EAA"/>
    <w:rsid w:val="00AB7DAD"/>
    <w:rsid w:val="00AC05BF"/>
    <w:rsid w:val="00AD0B31"/>
    <w:rsid w:val="00AD16C1"/>
    <w:rsid w:val="00AD6270"/>
    <w:rsid w:val="00AE5816"/>
    <w:rsid w:val="00AE7CD5"/>
    <w:rsid w:val="00AF1596"/>
    <w:rsid w:val="00AF75AC"/>
    <w:rsid w:val="00B00DD6"/>
    <w:rsid w:val="00B02856"/>
    <w:rsid w:val="00B10A81"/>
    <w:rsid w:val="00B11D4F"/>
    <w:rsid w:val="00B129B4"/>
    <w:rsid w:val="00B17B0C"/>
    <w:rsid w:val="00B2002D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460D"/>
    <w:rsid w:val="00B64CF9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A1927"/>
    <w:rsid w:val="00BA2437"/>
    <w:rsid w:val="00BB01C1"/>
    <w:rsid w:val="00BB11CA"/>
    <w:rsid w:val="00BB53EB"/>
    <w:rsid w:val="00BC07C7"/>
    <w:rsid w:val="00BC278B"/>
    <w:rsid w:val="00BC6A37"/>
    <w:rsid w:val="00BD435E"/>
    <w:rsid w:val="00BD4D5D"/>
    <w:rsid w:val="00BD680C"/>
    <w:rsid w:val="00BE23B1"/>
    <w:rsid w:val="00BE2CBA"/>
    <w:rsid w:val="00BE6064"/>
    <w:rsid w:val="00BF3CC9"/>
    <w:rsid w:val="00BF6FC3"/>
    <w:rsid w:val="00C018BB"/>
    <w:rsid w:val="00C05735"/>
    <w:rsid w:val="00C05EC7"/>
    <w:rsid w:val="00C10B37"/>
    <w:rsid w:val="00C12D0E"/>
    <w:rsid w:val="00C14339"/>
    <w:rsid w:val="00C2018E"/>
    <w:rsid w:val="00C21795"/>
    <w:rsid w:val="00C57161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7CEB"/>
    <w:rsid w:val="00CC025D"/>
    <w:rsid w:val="00CC0A6D"/>
    <w:rsid w:val="00CC7D2A"/>
    <w:rsid w:val="00CD2997"/>
    <w:rsid w:val="00CD5CA3"/>
    <w:rsid w:val="00CD7B9D"/>
    <w:rsid w:val="00CE0A60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4ABA"/>
    <w:rsid w:val="00D16364"/>
    <w:rsid w:val="00D17466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16"/>
    <w:rsid w:val="00D441FB"/>
    <w:rsid w:val="00D4464F"/>
    <w:rsid w:val="00D44DC4"/>
    <w:rsid w:val="00D531C7"/>
    <w:rsid w:val="00D56126"/>
    <w:rsid w:val="00D5648E"/>
    <w:rsid w:val="00D56BA8"/>
    <w:rsid w:val="00D606BE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4DE7"/>
    <w:rsid w:val="00DA504C"/>
    <w:rsid w:val="00DA75B3"/>
    <w:rsid w:val="00DB13CA"/>
    <w:rsid w:val="00DB1BA1"/>
    <w:rsid w:val="00DB33F4"/>
    <w:rsid w:val="00DB389A"/>
    <w:rsid w:val="00DC1C39"/>
    <w:rsid w:val="00DC2101"/>
    <w:rsid w:val="00DC2DC6"/>
    <w:rsid w:val="00DC4B4F"/>
    <w:rsid w:val="00DC6A2B"/>
    <w:rsid w:val="00DC7B5E"/>
    <w:rsid w:val="00DD4101"/>
    <w:rsid w:val="00DD6F15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11A0"/>
    <w:rsid w:val="00E0348D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4DD8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B4BCE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25C47"/>
    <w:rsid w:val="00F306A5"/>
    <w:rsid w:val="00F36A1F"/>
    <w:rsid w:val="00F42973"/>
    <w:rsid w:val="00F56958"/>
    <w:rsid w:val="00F57A1F"/>
    <w:rsid w:val="00F57C64"/>
    <w:rsid w:val="00F6478A"/>
    <w:rsid w:val="00F652BD"/>
    <w:rsid w:val="00F66AD9"/>
    <w:rsid w:val="00F72E57"/>
    <w:rsid w:val="00F751F1"/>
    <w:rsid w:val="00F8197B"/>
    <w:rsid w:val="00F83EC5"/>
    <w:rsid w:val="00F84719"/>
    <w:rsid w:val="00F861FB"/>
    <w:rsid w:val="00F87F42"/>
    <w:rsid w:val="00F93B27"/>
    <w:rsid w:val="00F95491"/>
    <w:rsid w:val="00FA1368"/>
    <w:rsid w:val="00FA58FC"/>
    <w:rsid w:val="00FB14CD"/>
    <w:rsid w:val="00FC2EA6"/>
    <w:rsid w:val="00FC2F90"/>
    <w:rsid w:val="00FC3E31"/>
    <w:rsid w:val="00FC431B"/>
    <w:rsid w:val="00FC49B8"/>
    <w:rsid w:val="00FC68BE"/>
    <w:rsid w:val="00FD19AA"/>
    <w:rsid w:val="00FD45BD"/>
    <w:rsid w:val="00FE06E9"/>
    <w:rsid w:val="00FE3C7F"/>
    <w:rsid w:val="00FE3D94"/>
    <w:rsid w:val="00FF0EC2"/>
    <w:rsid w:val="01177872"/>
    <w:rsid w:val="011C65E1"/>
    <w:rsid w:val="01256678"/>
    <w:rsid w:val="01287E75"/>
    <w:rsid w:val="01320784"/>
    <w:rsid w:val="013F30A7"/>
    <w:rsid w:val="01400DF5"/>
    <w:rsid w:val="01443177"/>
    <w:rsid w:val="014C132E"/>
    <w:rsid w:val="01513237"/>
    <w:rsid w:val="0167795A"/>
    <w:rsid w:val="016D72E4"/>
    <w:rsid w:val="0193447B"/>
    <w:rsid w:val="01AE79ED"/>
    <w:rsid w:val="01BB67B9"/>
    <w:rsid w:val="01C21212"/>
    <w:rsid w:val="01C55775"/>
    <w:rsid w:val="01C62F2B"/>
    <w:rsid w:val="01DF631E"/>
    <w:rsid w:val="01EC3436"/>
    <w:rsid w:val="01F9274C"/>
    <w:rsid w:val="01FB5C4F"/>
    <w:rsid w:val="01FD445E"/>
    <w:rsid w:val="020020D6"/>
    <w:rsid w:val="020E58F8"/>
    <w:rsid w:val="020E6E6E"/>
    <w:rsid w:val="021144F5"/>
    <w:rsid w:val="021B0702"/>
    <w:rsid w:val="02271A6F"/>
    <w:rsid w:val="022C641E"/>
    <w:rsid w:val="023D1F3B"/>
    <w:rsid w:val="023F543E"/>
    <w:rsid w:val="024824CB"/>
    <w:rsid w:val="024C0ED1"/>
    <w:rsid w:val="0257247D"/>
    <w:rsid w:val="025D6BED"/>
    <w:rsid w:val="025F20F0"/>
    <w:rsid w:val="027D08FE"/>
    <w:rsid w:val="027D4F23"/>
    <w:rsid w:val="028C11F1"/>
    <w:rsid w:val="028C773C"/>
    <w:rsid w:val="0293294A"/>
    <w:rsid w:val="02966C7B"/>
    <w:rsid w:val="02984898"/>
    <w:rsid w:val="02A35910"/>
    <w:rsid w:val="02BD21E4"/>
    <w:rsid w:val="02D0511F"/>
    <w:rsid w:val="02DB38AB"/>
    <w:rsid w:val="02DE0E3A"/>
    <w:rsid w:val="02E071C6"/>
    <w:rsid w:val="02FF7A7B"/>
    <w:rsid w:val="03032BE0"/>
    <w:rsid w:val="031F6CAB"/>
    <w:rsid w:val="033930D8"/>
    <w:rsid w:val="0352002E"/>
    <w:rsid w:val="035B108E"/>
    <w:rsid w:val="036D053E"/>
    <w:rsid w:val="036E328E"/>
    <w:rsid w:val="037960C0"/>
    <w:rsid w:val="03A1047E"/>
    <w:rsid w:val="03AD0E65"/>
    <w:rsid w:val="03BD1133"/>
    <w:rsid w:val="03D454D5"/>
    <w:rsid w:val="03D80538"/>
    <w:rsid w:val="03DB4E5F"/>
    <w:rsid w:val="03E15C0B"/>
    <w:rsid w:val="03E43C24"/>
    <w:rsid w:val="03E70971"/>
    <w:rsid w:val="03E71A6B"/>
    <w:rsid w:val="03EA068F"/>
    <w:rsid w:val="03EA7871"/>
    <w:rsid w:val="03EB26AF"/>
    <w:rsid w:val="03F8118F"/>
    <w:rsid w:val="04070435"/>
    <w:rsid w:val="040807DF"/>
    <w:rsid w:val="040B612B"/>
    <w:rsid w:val="040F1E36"/>
    <w:rsid w:val="0419170C"/>
    <w:rsid w:val="041B36CB"/>
    <w:rsid w:val="041E4025"/>
    <w:rsid w:val="0433530F"/>
    <w:rsid w:val="04380079"/>
    <w:rsid w:val="043A366E"/>
    <w:rsid w:val="04462108"/>
    <w:rsid w:val="044E739D"/>
    <w:rsid w:val="045370A8"/>
    <w:rsid w:val="045B2F63"/>
    <w:rsid w:val="04770561"/>
    <w:rsid w:val="04781CC1"/>
    <w:rsid w:val="04933848"/>
    <w:rsid w:val="049752DD"/>
    <w:rsid w:val="049D137C"/>
    <w:rsid w:val="04A9758F"/>
    <w:rsid w:val="04B63D5E"/>
    <w:rsid w:val="04C06027"/>
    <w:rsid w:val="04C131A1"/>
    <w:rsid w:val="04C226C5"/>
    <w:rsid w:val="04C837E3"/>
    <w:rsid w:val="04C87066"/>
    <w:rsid w:val="04EA4585"/>
    <w:rsid w:val="04EC45F3"/>
    <w:rsid w:val="04EE2F89"/>
    <w:rsid w:val="04F12F8D"/>
    <w:rsid w:val="04FC07BA"/>
    <w:rsid w:val="050704DC"/>
    <w:rsid w:val="050D64D6"/>
    <w:rsid w:val="05167D06"/>
    <w:rsid w:val="05181A44"/>
    <w:rsid w:val="052E140B"/>
    <w:rsid w:val="05367FA3"/>
    <w:rsid w:val="053E26DE"/>
    <w:rsid w:val="054369B0"/>
    <w:rsid w:val="054671FA"/>
    <w:rsid w:val="05505EC0"/>
    <w:rsid w:val="05573452"/>
    <w:rsid w:val="055E2FBA"/>
    <w:rsid w:val="056A323E"/>
    <w:rsid w:val="056E5276"/>
    <w:rsid w:val="057E3E00"/>
    <w:rsid w:val="05847419"/>
    <w:rsid w:val="058A69E2"/>
    <w:rsid w:val="058D5B2B"/>
    <w:rsid w:val="059341B1"/>
    <w:rsid w:val="05960ED9"/>
    <w:rsid w:val="05B1065F"/>
    <w:rsid w:val="05B14F05"/>
    <w:rsid w:val="05BD4852"/>
    <w:rsid w:val="05C40203"/>
    <w:rsid w:val="05C71188"/>
    <w:rsid w:val="05CE0160"/>
    <w:rsid w:val="05D32A1C"/>
    <w:rsid w:val="05D664BA"/>
    <w:rsid w:val="05EC3CFE"/>
    <w:rsid w:val="05EC5B44"/>
    <w:rsid w:val="06110302"/>
    <w:rsid w:val="061A40F1"/>
    <w:rsid w:val="0626380A"/>
    <w:rsid w:val="062D3C8B"/>
    <w:rsid w:val="06316639"/>
    <w:rsid w:val="064068ED"/>
    <w:rsid w:val="06482585"/>
    <w:rsid w:val="06580A77"/>
    <w:rsid w:val="06587CA7"/>
    <w:rsid w:val="065A28A7"/>
    <w:rsid w:val="065C747A"/>
    <w:rsid w:val="06690BAC"/>
    <w:rsid w:val="0671055F"/>
    <w:rsid w:val="06711A14"/>
    <w:rsid w:val="067B1F30"/>
    <w:rsid w:val="06813E39"/>
    <w:rsid w:val="069B0266"/>
    <w:rsid w:val="069D376A"/>
    <w:rsid w:val="06A94BC5"/>
    <w:rsid w:val="06AB0764"/>
    <w:rsid w:val="06B05722"/>
    <w:rsid w:val="06B93F93"/>
    <w:rsid w:val="06BB4538"/>
    <w:rsid w:val="06CC5B3F"/>
    <w:rsid w:val="07015E98"/>
    <w:rsid w:val="070E694B"/>
    <w:rsid w:val="072B7061"/>
    <w:rsid w:val="073B1087"/>
    <w:rsid w:val="07521F93"/>
    <w:rsid w:val="07544C8F"/>
    <w:rsid w:val="075C78EC"/>
    <w:rsid w:val="076069D9"/>
    <w:rsid w:val="07667FF2"/>
    <w:rsid w:val="076820EE"/>
    <w:rsid w:val="07804616"/>
    <w:rsid w:val="078636E7"/>
    <w:rsid w:val="078758E5"/>
    <w:rsid w:val="07890DE8"/>
    <w:rsid w:val="07AA3189"/>
    <w:rsid w:val="07C11934"/>
    <w:rsid w:val="07C244C9"/>
    <w:rsid w:val="07CC0092"/>
    <w:rsid w:val="07D109D6"/>
    <w:rsid w:val="07D524E6"/>
    <w:rsid w:val="07E10E23"/>
    <w:rsid w:val="0808084B"/>
    <w:rsid w:val="081112DA"/>
    <w:rsid w:val="08375A89"/>
    <w:rsid w:val="083D5414"/>
    <w:rsid w:val="08475D24"/>
    <w:rsid w:val="084869FC"/>
    <w:rsid w:val="085414A0"/>
    <w:rsid w:val="085C62F2"/>
    <w:rsid w:val="087E2EDA"/>
    <w:rsid w:val="087F0F2D"/>
    <w:rsid w:val="08840D3E"/>
    <w:rsid w:val="088B568B"/>
    <w:rsid w:val="088C2FDA"/>
    <w:rsid w:val="0890741D"/>
    <w:rsid w:val="08922920"/>
    <w:rsid w:val="08B03BEF"/>
    <w:rsid w:val="08B63DD9"/>
    <w:rsid w:val="08BC7EE1"/>
    <w:rsid w:val="08C52D6F"/>
    <w:rsid w:val="08CB30DA"/>
    <w:rsid w:val="08CF5DCC"/>
    <w:rsid w:val="08D40E0B"/>
    <w:rsid w:val="08EC64B1"/>
    <w:rsid w:val="08F47141"/>
    <w:rsid w:val="09184D77"/>
    <w:rsid w:val="092042B6"/>
    <w:rsid w:val="092D4DF7"/>
    <w:rsid w:val="093B1AB4"/>
    <w:rsid w:val="094758C6"/>
    <w:rsid w:val="09531FCA"/>
    <w:rsid w:val="095C3B88"/>
    <w:rsid w:val="09604272"/>
    <w:rsid w:val="097976CF"/>
    <w:rsid w:val="098470E6"/>
    <w:rsid w:val="09936678"/>
    <w:rsid w:val="09937F44"/>
    <w:rsid w:val="099C718D"/>
    <w:rsid w:val="09A27414"/>
    <w:rsid w:val="09A400DB"/>
    <w:rsid w:val="09A57D65"/>
    <w:rsid w:val="09A61163"/>
    <w:rsid w:val="09B94900"/>
    <w:rsid w:val="09C60A58"/>
    <w:rsid w:val="09C63C16"/>
    <w:rsid w:val="09C94727"/>
    <w:rsid w:val="09C94B9B"/>
    <w:rsid w:val="09D23DD6"/>
    <w:rsid w:val="09D57431"/>
    <w:rsid w:val="09DB508A"/>
    <w:rsid w:val="09E46D61"/>
    <w:rsid w:val="09E7679D"/>
    <w:rsid w:val="09E90FFF"/>
    <w:rsid w:val="09EA50CF"/>
    <w:rsid w:val="09ED6341"/>
    <w:rsid w:val="09FA2A3E"/>
    <w:rsid w:val="09FD66D9"/>
    <w:rsid w:val="09FF04E2"/>
    <w:rsid w:val="09FF478C"/>
    <w:rsid w:val="0A0A3406"/>
    <w:rsid w:val="0A0A73CC"/>
    <w:rsid w:val="0A1E592A"/>
    <w:rsid w:val="0A2851E1"/>
    <w:rsid w:val="0A432C14"/>
    <w:rsid w:val="0A527705"/>
    <w:rsid w:val="0A5C540E"/>
    <w:rsid w:val="0A6A4724"/>
    <w:rsid w:val="0A6C2BAE"/>
    <w:rsid w:val="0A6E4762"/>
    <w:rsid w:val="0A796DE9"/>
    <w:rsid w:val="0A883CD4"/>
    <w:rsid w:val="0AB83B23"/>
    <w:rsid w:val="0ABE63AC"/>
    <w:rsid w:val="0AC55D37"/>
    <w:rsid w:val="0AD46352"/>
    <w:rsid w:val="0ADD6C61"/>
    <w:rsid w:val="0AEB43A1"/>
    <w:rsid w:val="0AF25902"/>
    <w:rsid w:val="0AF67B8B"/>
    <w:rsid w:val="0AFD4B6E"/>
    <w:rsid w:val="0B0C5AC8"/>
    <w:rsid w:val="0B147800"/>
    <w:rsid w:val="0B240DD3"/>
    <w:rsid w:val="0B273E7A"/>
    <w:rsid w:val="0B32552B"/>
    <w:rsid w:val="0B375B18"/>
    <w:rsid w:val="0B3D567B"/>
    <w:rsid w:val="0B3E75E6"/>
    <w:rsid w:val="0B413E12"/>
    <w:rsid w:val="0B4C63CA"/>
    <w:rsid w:val="0B514A22"/>
    <w:rsid w:val="0B781061"/>
    <w:rsid w:val="0B820C95"/>
    <w:rsid w:val="0B894B7C"/>
    <w:rsid w:val="0B8C3E3C"/>
    <w:rsid w:val="0B8C4E2D"/>
    <w:rsid w:val="0BA66A75"/>
    <w:rsid w:val="0BC51E72"/>
    <w:rsid w:val="0BCD213F"/>
    <w:rsid w:val="0BCF0AAA"/>
    <w:rsid w:val="0BD8006C"/>
    <w:rsid w:val="0BDB04F2"/>
    <w:rsid w:val="0BFE507B"/>
    <w:rsid w:val="0C155BAE"/>
    <w:rsid w:val="0C32266A"/>
    <w:rsid w:val="0C3C47EA"/>
    <w:rsid w:val="0C4452AF"/>
    <w:rsid w:val="0C4A13B6"/>
    <w:rsid w:val="0C4A71B8"/>
    <w:rsid w:val="0C5768D1"/>
    <w:rsid w:val="0C6322E0"/>
    <w:rsid w:val="0C803AE3"/>
    <w:rsid w:val="0C8E389C"/>
    <w:rsid w:val="0C946333"/>
    <w:rsid w:val="0C9B5CBE"/>
    <w:rsid w:val="0CA82E10"/>
    <w:rsid w:val="0CAB3FC2"/>
    <w:rsid w:val="0CC03FD2"/>
    <w:rsid w:val="0CC655A6"/>
    <w:rsid w:val="0CC86E3B"/>
    <w:rsid w:val="0CE67036"/>
    <w:rsid w:val="0CF40A1D"/>
    <w:rsid w:val="0D180DB7"/>
    <w:rsid w:val="0D3F37BB"/>
    <w:rsid w:val="0D460B72"/>
    <w:rsid w:val="0D643188"/>
    <w:rsid w:val="0D686865"/>
    <w:rsid w:val="0D7C4FAB"/>
    <w:rsid w:val="0D7F5F30"/>
    <w:rsid w:val="0D884174"/>
    <w:rsid w:val="0D9B76EC"/>
    <w:rsid w:val="0DA239FF"/>
    <w:rsid w:val="0DAD6B54"/>
    <w:rsid w:val="0DB0372D"/>
    <w:rsid w:val="0DB169ED"/>
    <w:rsid w:val="0DB54381"/>
    <w:rsid w:val="0DB829B1"/>
    <w:rsid w:val="0DBB25A8"/>
    <w:rsid w:val="0DC374E9"/>
    <w:rsid w:val="0DC679A9"/>
    <w:rsid w:val="0DCE2C43"/>
    <w:rsid w:val="0DD40EBD"/>
    <w:rsid w:val="0DE730BB"/>
    <w:rsid w:val="0DE83DF1"/>
    <w:rsid w:val="0DE97B5E"/>
    <w:rsid w:val="0DF107ED"/>
    <w:rsid w:val="0DF513F2"/>
    <w:rsid w:val="0E18201C"/>
    <w:rsid w:val="0E2D7D0A"/>
    <w:rsid w:val="0E325320"/>
    <w:rsid w:val="0E347FDD"/>
    <w:rsid w:val="0E3A1EE7"/>
    <w:rsid w:val="0E3E79DA"/>
    <w:rsid w:val="0E405FEE"/>
    <w:rsid w:val="0E435B2C"/>
    <w:rsid w:val="0E565F93"/>
    <w:rsid w:val="0E5E0B2E"/>
    <w:rsid w:val="0E614EF5"/>
    <w:rsid w:val="0E6D5BB9"/>
    <w:rsid w:val="0E7132F7"/>
    <w:rsid w:val="0E7743BD"/>
    <w:rsid w:val="0E987D02"/>
    <w:rsid w:val="0E9B5403"/>
    <w:rsid w:val="0EA31302"/>
    <w:rsid w:val="0EAB7F23"/>
    <w:rsid w:val="0EAD04EA"/>
    <w:rsid w:val="0EAD6090"/>
    <w:rsid w:val="0EB70D5C"/>
    <w:rsid w:val="0EB714B0"/>
    <w:rsid w:val="0EC72490"/>
    <w:rsid w:val="0ECC7798"/>
    <w:rsid w:val="0ECE1FF2"/>
    <w:rsid w:val="0ECE4958"/>
    <w:rsid w:val="0ED46862"/>
    <w:rsid w:val="0EDA2DDC"/>
    <w:rsid w:val="0EDC10BD"/>
    <w:rsid w:val="0EE20797"/>
    <w:rsid w:val="0EEB1D0A"/>
    <w:rsid w:val="0F087E83"/>
    <w:rsid w:val="0F0B6C1A"/>
    <w:rsid w:val="0F2733BC"/>
    <w:rsid w:val="0F281825"/>
    <w:rsid w:val="0F2F3540"/>
    <w:rsid w:val="0F405BCB"/>
    <w:rsid w:val="0F6467EA"/>
    <w:rsid w:val="0F691247"/>
    <w:rsid w:val="0F6E73E5"/>
    <w:rsid w:val="0F7563EB"/>
    <w:rsid w:val="0F7A2873"/>
    <w:rsid w:val="0F7B3680"/>
    <w:rsid w:val="0F864B0D"/>
    <w:rsid w:val="0F867A37"/>
    <w:rsid w:val="0F8F0C0A"/>
    <w:rsid w:val="0F9255ED"/>
    <w:rsid w:val="0FAC3600"/>
    <w:rsid w:val="0FBC0D5E"/>
    <w:rsid w:val="0FC335CE"/>
    <w:rsid w:val="0FCE0CDD"/>
    <w:rsid w:val="0FD07E02"/>
    <w:rsid w:val="0FE10049"/>
    <w:rsid w:val="0FE367E9"/>
    <w:rsid w:val="0FE90784"/>
    <w:rsid w:val="0FF17EFE"/>
    <w:rsid w:val="0FF73722"/>
    <w:rsid w:val="0FFA76C7"/>
    <w:rsid w:val="10297193"/>
    <w:rsid w:val="102D641F"/>
    <w:rsid w:val="103153E2"/>
    <w:rsid w:val="10407EAC"/>
    <w:rsid w:val="10503A0B"/>
    <w:rsid w:val="10517053"/>
    <w:rsid w:val="105A229D"/>
    <w:rsid w:val="108238CE"/>
    <w:rsid w:val="108477F6"/>
    <w:rsid w:val="1087752D"/>
    <w:rsid w:val="108876C8"/>
    <w:rsid w:val="10907E3C"/>
    <w:rsid w:val="109C5B76"/>
    <w:rsid w:val="109E7152"/>
    <w:rsid w:val="10A122D5"/>
    <w:rsid w:val="10A735CE"/>
    <w:rsid w:val="10A940F9"/>
    <w:rsid w:val="10B822C3"/>
    <w:rsid w:val="10BC2D2B"/>
    <w:rsid w:val="10D65FB8"/>
    <w:rsid w:val="10E222F7"/>
    <w:rsid w:val="10E82A49"/>
    <w:rsid w:val="110C5208"/>
    <w:rsid w:val="11180B2E"/>
    <w:rsid w:val="111D4CDB"/>
    <w:rsid w:val="11254AAD"/>
    <w:rsid w:val="112740D7"/>
    <w:rsid w:val="11301FEB"/>
    <w:rsid w:val="113C092E"/>
    <w:rsid w:val="114407FB"/>
    <w:rsid w:val="11474599"/>
    <w:rsid w:val="1157679C"/>
    <w:rsid w:val="11581E04"/>
    <w:rsid w:val="11664487"/>
    <w:rsid w:val="117B22D4"/>
    <w:rsid w:val="11862A23"/>
    <w:rsid w:val="1186384C"/>
    <w:rsid w:val="11A73F9F"/>
    <w:rsid w:val="11AA0589"/>
    <w:rsid w:val="11AD4D91"/>
    <w:rsid w:val="11BA6625"/>
    <w:rsid w:val="11BC579C"/>
    <w:rsid w:val="11BD75AA"/>
    <w:rsid w:val="11BE29DA"/>
    <w:rsid w:val="11D159C5"/>
    <w:rsid w:val="11D413CD"/>
    <w:rsid w:val="11F5308E"/>
    <w:rsid w:val="11FB05C9"/>
    <w:rsid w:val="12026A19"/>
    <w:rsid w:val="120A2270"/>
    <w:rsid w:val="120A4641"/>
    <w:rsid w:val="122C565F"/>
    <w:rsid w:val="12314726"/>
    <w:rsid w:val="123B4728"/>
    <w:rsid w:val="12650CBC"/>
    <w:rsid w:val="126A5686"/>
    <w:rsid w:val="128724F6"/>
    <w:rsid w:val="12A32D1F"/>
    <w:rsid w:val="12B82CC5"/>
    <w:rsid w:val="12BA38EC"/>
    <w:rsid w:val="12C63B12"/>
    <w:rsid w:val="12CD2621"/>
    <w:rsid w:val="12CF28EA"/>
    <w:rsid w:val="12CF47FC"/>
    <w:rsid w:val="12D25BC6"/>
    <w:rsid w:val="12D62133"/>
    <w:rsid w:val="12F60B87"/>
    <w:rsid w:val="12F831A1"/>
    <w:rsid w:val="13057541"/>
    <w:rsid w:val="132B2068"/>
    <w:rsid w:val="13506FFA"/>
    <w:rsid w:val="13576EB9"/>
    <w:rsid w:val="135A29FB"/>
    <w:rsid w:val="13651932"/>
    <w:rsid w:val="13685067"/>
    <w:rsid w:val="137E4DB5"/>
    <w:rsid w:val="13891861"/>
    <w:rsid w:val="13AA2241"/>
    <w:rsid w:val="13B363E0"/>
    <w:rsid w:val="13C605F7"/>
    <w:rsid w:val="13DB58A0"/>
    <w:rsid w:val="13E0285C"/>
    <w:rsid w:val="13E84F50"/>
    <w:rsid w:val="1403318B"/>
    <w:rsid w:val="14301382"/>
    <w:rsid w:val="14355B71"/>
    <w:rsid w:val="14385EE1"/>
    <w:rsid w:val="144D2D5B"/>
    <w:rsid w:val="144F62A5"/>
    <w:rsid w:val="145F6B34"/>
    <w:rsid w:val="14601D16"/>
    <w:rsid w:val="14663C85"/>
    <w:rsid w:val="147D7051"/>
    <w:rsid w:val="1491254B"/>
    <w:rsid w:val="14B21967"/>
    <w:rsid w:val="14D477A6"/>
    <w:rsid w:val="14EB7761"/>
    <w:rsid w:val="14F71945"/>
    <w:rsid w:val="14F75772"/>
    <w:rsid w:val="14F94C07"/>
    <w:rsid w:val="15096B7A"/>
    <w:rsid w:val="151271E1"/>
    <w:rsid w:val="151405DE"/>
    <w:rsid w:val="151A0798"/>
    <w:rsid w:val="1529241D"/>
    <w:rsid w:val="152C4B08"/>
    <w:rsid w:val="15612C23"/>
    <w:rsid w:val="156A5AB1"/>
    <w:rsid w:val="15732883"/>
    <w:rsid w:val="15774C13"/>
    <w:rsid w:val="15774DC7"/>
    <w:rsid w:val="15884E79"/>
    <w:rsid w:val="159A1EE1"/>
    <w:rsid w:val="159F2637"/>
    <w:rsid w:val="15A80D39"/>
    <w:rsid w:val="15AF07A4"/>
    <w:rsid w:val="15B624A2"/>
    <w:rsid w:val="15C106BE"/>
    <w:rsid w:val="15E51B78"/>
    <w:rsid w:val="15EA5FFB"/>
    <w:rsid w:val="15ED6F84"/>
    <w:rsid w:val="15F17F56"/>
    <w:rsid w:val="15F22C28"/>
    <w:rsid w:val="15FB638A"/>
    <w:rsid w:val="16021A3F"/>
    <w:rsid w:val="160F2852"/>
    <w:rsid w:val="16232CE1"/>
    <w:rsid w:val="16264FF1"/>
    <w:rsid w:val="16492D73"/>
    <w:rsid w:val="16513203"/>
    <w:rsid w:val="16516CA8"/>
    <w:rsid w:val="166138EB"/>
    <w:rsid w:val="166B4E7F"/>
    <w:rsid w:val="166F6B41"/>
    <w:rsid w:val="16833FFF"/>
    <w:rsid w:val="16950B2F"/>
    <w:rsid w:val="16A77CD3"/>
    <w:rsid w:val="16A92BBA"/>
    <w:rsid w:val="16AA5B6F"/>
    <w:rsid w:val="16AD7321"/>
    <w:rsid w:val="16B212CB"/>
    <w:rsid w:val="16CD55C0"/>
    <w:rsid w:val="16CF527B"/>
    <w:rsid w:val="16CF5E02"/>
    <w:rsid w:val="16D20C66"/>
    <w:rsid w:val="16E31A9A"/>
    <w:rsid w:val="16EF70D4"/>
    <w:rsid w:val="16FB0279"/>
    <w:rsid w:val="16FC011F"/>
    <w:rsid w:val="170D7B31"/>
    <w:rsid w:val="17150B10"/>
    <w:rsid w:val="171C3399"/>
    <w:rsid w:val="17210DCB"/>
    <w:rsid w:val="17233804"/>
    <w:rsid w:val="17291027"/>
    <w:rsid w:val="174D24DD"/>
    <w:rsid w:val="1756617F"/>
    <w:rsid w:val="175852DC"/>
    <w:rsid w:val="176B0541"/>
    <w:rsid w:val="176B64FB"/>
    <w:rsid w:val="177E695D"/>
    <w:rsid w:val="17810C39"/>
    <w:rsid w:val="17820677"/>
    <w:rsid w:val="178B572B"/>
    <w:rsid w:val="1794063A"/>
    <w:rsid w:val="179E21CE"/>
    <w:rsid w:val="17AD49AE"/>
    <w:rsid w:val="17C05958"/>
    <w:rsid w:val="17C86EFC"/>
    <w:rsid w:val="17CE1006"/>
    <w:rsid w:val="17DC43BC"/>
    <w:rsid w:val="17E10F3F"/>
    <w:rsid w:val="17E85AC5"/>
    <w:rsid w:val="18083DFB"/>
    <w:rsid w:val="180E0C8E"/>
    <w:rsid w:val="181250F0"/>
    <w:rsid w:val="181E3DA1"/>
    <w:rsid w:val="182014A2"/>
    <w:rsid w:val="1822771A"/>
    <w:rsid w:val="184864DF"/>
    <w:rsid w:val="184B4ABE"/>
    <w:rsid w:val="184C35EB"/>
    <w:rsid w:val="185D1307"/>
    <w:rsid w:val="18750905"/>
    <w:rsid w:val="189B6688"/>
    <w:rsid w:val="189D20F0"/>
    <w:rsid w:val="18A43C7A"/>
    <w:rsid w:val="18A6497D"/>
    <w:rsid w:val="18AB3604"/>
    <w:rsid w:val="18B32A58"/>
    <w:rsid w:val="18B83735"/>
    <w:rsid w:val="18C56F07"/>
    <w:rsid w:val="18D4069B"/>
    <w:rsid w:val="18D77903"/>
    <w:rsid w:val="18E80323"/>
    <w:rsid w:val="18E92A1D"/>
    <w:rsid w:val="18FE560D"/>
    <w:rsid w:val="19064FBC"/>
    <w:rsid w:val="190B250B"/>
    <w:rsid w:val="191A5A55"/>
    <w:rsid w:val="191E5B42"/>
    <w:rsid w:val="192C2752"/>
    <w:rsid w:val="193225E4"/>
    <w:rsid w:val="1960646A"/>
    <w:rsid w:val="196A74EF"/>
    <w:rsid w:val="197A29D8"/>
    <w:rsid w:val="19821190"/>
    <w:rsid w:val="19861744"/>
    <w:rsid w:val="19885571"/>
    <w:rsid w:val="19A10699"/>
    <w:rsid w:val="19B266C6"/>
    <w:rsid w:val="19CA22D0"/>
    <w:rsid w:val="19CA3924"/>
    <w:rsid w:val="19CC7900"/>
    <w:rsid w:val="19E16FD8"/>
    <w:rsid w:val="19EE0799"/>
    <w:rsid w:val="19FE71E5"/>
    <w:rsid w:val="1A001180"/>
    <w:rsid w:val="1A1854E5"/>
    <w:rsid w:val="1A1F0F68"/>
    <w:rsid w:val="1A33051A"/>
    <w:rsid w:val="1A364137"/>
    <w:rsid w:val="1A390513"/>
    <w:rsid w:val="1A437EA3"/>
    <w:rsid w:val="1A47212C"/>
    <w:rsid w:val="1A4C36B3"/>
    <w:rsid w:val="1A501737"/>
    <w:rsid w:val="1A5B3708"/>
    <w:rsid w:val="1A5F77D3"/>
    <w:rsid w:val="1A6E6510"/>
    <w:rsid w:val="1A7119EA"/>
    <w:rsid w:val="1A7C3AAA"/>
    <w:rsid w:val="1A841F91"/>
    <w:rsid w:val="1A8A2712"/>
    <w:rsid w:val="1A8D281D"/>
    <w:rsid w:val="1A9853AE"/>
    <w:rsid w:val="1ABC20EB"/>
    <w:rsid w:val="1AC07E6D"/>
    <w:rsid w:val="1AC7047C"/>
    <w:rsid w:val="1AE01026"/>
    <w:rsid w:val="1AE30A66"/>
    <w:rsid w:val="1AEC4E38"/>
    <w:rsid w:val="1AED5F7D"/>
    <w:rsid w:val="1AFC7D68"/>
    <w:rsid w:val="1AFF3E59"/>
    <w:rsid w:val="1B0F3B71"/>
    <w:rsid w:val="1B797F1F"/>
    <w:rsid w:val="1B7F0D6F"/>
    <w:rsid w:val="1B826631"/>
    <w:rsid w:val="1B8D29CC"/>
    <w:rsid w:val="1B8E559D"/>
    <w:rsid w:val="1B912A8E"/>
    <w:rsid w:val="1B9812A4"/>
    <w:rsid w:val="1BA964D2"/>
    <w:rsid w:val="1BC4130C"/>
    <w:rsid w:val="1BD46FA1"/>
    <w:rsid w:val="1BEC49DB"/>
    <w:rsid w:val="1BFA5F3F"/>
    <w:rsid w:val="1C1726B6"/>
    <w:rsid w:val="1C2F307D"/>
    <w:rsid w:val="1C3605D7"/>
    <w:rsid w:val="1C432F6C"/>
    <w:rsid w:val="1C4508ED"/>
    <w:rsid w:val="1C4B09AF"/>
    <w:rsid w:val="1C4D157D"/>
    <w:rsid w:val="1C4D79A6"/>
    <w:rsid w:val="1C530F07"/>
    <w:rsid w:val="1C5D624C"/>
    <w:rsid w:val="1C7B5C36"/>
    <w:rsid w:val="1C8305C1"/>
    <w:rsid w:val="1C8B48E5"/>
    <w:rsid w:val="1C8C6544"/>
    <w:rsid w:val="1C912F6B"/>
    <w:rsid w:val="1C9138F3"/>
    <w:rsid w:val="1CB51EA5"/>
    <w:rsid w:val="1CBA632D"/>
    <w:rsid w:val="1CC072D3"/>
    <w:rsid w:val="1CC201C3"/>
    <w:rsid w:val="1CE3716C"/>
    <w:rsid w:val="1CEC6434"/>
    <w:rsid w:val="1CF93F75"/>
    <w:rsid w:val="1CFF6E22"/>
    <w:rsid w:val="1D047A26"/>
    <w:rsid w:val="1D081CB0"/>
    <w:rsid w:val="1D1463AF"/>
    <w:rsid w:val="1D1C3DE0"/>
    <w:rsid w:val="1D1F3AD3"/>
    <w:rsid w:val="1D305723"/>
    <w:rsid w:val="1D347FD9"/>
    <w:rsid w:val="1D3650CA"/>
    <w:rsid w:val="1D420B90"/>
    <w:rsid w:val="1D5C20C2"/>
    <w:rsid w:val="1D640D44"/>
    <w:rsid w:val="1D715BBC"/>
    <w:rsid w:val="1D727446"/>
    <w:rsid w:val="1D851279"/>
    <w:rsid w:val="1D8669FF"/>
    <w:rsid w:val="1D8C172C"/>
    <w:rsid w:val="1D8E4DA9"/>
    <w:rsid w:val="1DB033C2"/>
    <w:rsid w:val="1DBD5D23"/>
    <w:rsid w:val="1DCE2972"/>
    <w:rsid w:val="1DD05E75"/>
    <w:rsid w:val="1DE17414"/>
    <w:rsid w:val="1DF87ED7"/>
    <w:rsid w:val="1E1E39F6"/>
    <w:rsid w:val="1E206BA0"/>
    <w:rsid w:val="1E307F0B"/>
    <w:rsid w:val="1E39499E"/>
    <w:rsid w:val="1E3E1D2D"/>
    <w:rsid w:val="1E476DB9"/>
    <w:rsid w:val="1E495B3F"/>
    <w:rsid w:val="1E5209CD"/>
    <w:rsid w:val="1E6D287C"/>
    <w:rsid w:val="1E733F52"/>
    <w:rsid w:val="1E7F253B"/>
    <w:rsid w:val="1E9C1294"/>
    <w:rsid w:val="1EAC2360"/>
    <w:rsid w:val="1EB83BF5"/>
    <w:rsid w:val="1ED0407E"/>
    <w:rsid w:val="1ED27369"/>
    <w:rsid w:val="1ED70C26"/>
    <w:rsid w:val="1EDD2B2F"/>
    <w:rsid w:val="1EF6757D"/>
    <w:rsid w:val="1EF849DE"/>
    <w:rsid w:val="1F0D1100"/>
    <w:rsid w:val="1F187AED"/>
    <w:rsid w:val="1F24418F"/>
    <w:rsid w:val="1F26691F"/>
    <w:rsid w:val="1F286362"/>
    <w:rsid w:val="1F6F2DF4"/>
    <w:rsid w:val="1F706947"/>
    <w:rsid w:val="1F7C1AB9"/>
    <w:rsid w:val="1F803EEA"/>
    <w:rsid w:val="1FA717A9"/>
    <w:rsid w:val="1FB11493"/>
    <w:rsid w:val="1FBF69A5"/>
    <w:rsid w:val="1FC826DE"/>
    <w:rsid w:val="1FD82270"/>
    <w:rsid w:val="1FF300F9"/>
    <w:rsid w:val="1FF63570"/>
    <w:rsid w:val="1FFC2FA3"/>
    <w:rsid w:val="1FFF28F1"/>
    <w:rsid w:val="202A6232"/>
    <w:rsid w:val="202E3E7D"/>
    <w:rsid w:val="20317AB3"/>
    <w:rsid w:val="204B4C94"/>
    <w:rsid w:val="204E0E9D"/>
    <w:rsid w:val="205B04E9"/>
    <w:rsid w:val="20645594"/>
    <w:rsid w:val="206A763D"/>
    <w:rsid w:val="207D1601"/>
    <w:rsid w:val="2091347B"/>
    <w:rsid w:val="2099126A"/>
    <w:rsid w:val="20994726"/>
    <w:rsid w:val="20A24B13"/>
    <w:rsid w:val="20A451F6"/>
    <w:rsid w:val="20B03E44"/>
    <w:rsid w:val="20B31431"/>
    <w:rsid w:val="20B34C6B"/>
    <w:rsid w:val="20B65C39"/>
    <w:rsid w:val="20D451E9"/>
    <w:rsid w:val="20D457EF"/>
    <w:rsid w:val="20EC0311"/>
    <w:rsid w:val="20F22EC2"/>
    <w:rsid w:val="20F71CB7"/>
    <w:rsid w:val="210A188C"/>
    <w:rsid w:val="21122A7A"/>
    <w:rsid w:val="211762CF"/>
    <w:rsid w:val="211B0DDC"/>
    <w:rsid w:val="21204E2B"/>
    <w:rsid w:val="21471270"/>
    <w:rsid w:val="21520844"/>
    <w:rsid w:val="216243B8"/>
    <w:rsid w:val="21681B68"/>
    <w:rsid w:val="217A6B5C"/>
    <w:rsid w:val="21900E1F"/>
    <w:rsid w:val="219E6AF8"/>
    <w:rsid w:val="21A70001"/>
    <w:rsid w:val="21A71181"/>
    <w:rsid w:val="21A97C58"/>
    <w:rsid w:val="21AD254D"/>
    <w:rsid w:val="21BF60EB"/>
    <w:rsid w:val="21C865D9"/>
    <w:rsid w:val="21CC797F"/>
    <w:rsid w:val="21D7133B"/>
    <w:rsid w:val="21E23597"/>
    <w:rsid w:val="21E94D31"/>
    <w:rsid w:val="220A32C0"/>
    <w:rsid w:val="22241693"/>
    <w:rsid w:val="222A4D23"/>
    <w:rsid w:val="222B2D2B"/>
    <w:rsid w:val="22386FDF"/>
    <w:rsid w:val="2253695F"/>
    <w:rsid w:val="22582CF2"/>
    <w:rsid w:val="22590868"/>
    <w:rsid w:val="229B096C"/>
    <w:rsid w:val="22A47CA0"/>
    <w:rsid w:val="22C43DE6"/>
    <w:rsid w:val="22CA76A3"/>
    <w:rsid w:val="22E93141"/>
    <w:rsid w:val="22EC10DB"/>
    <w:rsid w:val="22F906D2"/>
    <w:rsid w:val="22FA03F1"/>
    <w:rsid w:val="23046782"/>
    <w:rsid w:val="23054204"/>
    <w:rsid w:val="231E0661"/>
    <w:rsid w:val="232469E5"/>
    <w:rsid w:val="233B1264"/>
    <w:rsid w:val="23423411"/>
    <w:rsid w:val="23460B1A"/>
    <w:rsid w:val="234704F0"/>
    <w:rsid w:val="23531D85"/>
    <w:rsid w:val="23543D8C"/>
    <w:rsid w:val="236505DE"/>
    <w:rsid w:val="236E5BA4"/>
    <w:rsid w:val="23721086"/>
    <w:rsid w:val="23764D69"/>
    <w:rsid w:val="23906366"/>
    <w:rsid w:val="23907E55"/>
    <w:rsid w:val="239322B5"/>
    <w:rsid w:val="239911F4"/>
    <w:rsid w:val="23A1571D"/>
    <w:rsid w:val="23B37820"/>
    <w:rsid w:val="23C066A7"/>
    <w:rsid w:val="23C33602"/>
    <w:rsid w:val="23C70A3F"/>
    <w:rsid w:val="23C71516"/>
    <w:rsid w:val="23C81D43"/>
    <w:rsid w:val="23D87475"/>
    <w:rsid w:val="23E4175B"/>
    <w:rsid w:val="241418CB"/>
    <w:rsid w:val="24375C2A"/>
    <w:rsid w:val="24431BDE"/>
    <w:rsid w:val="24482291"/>
    <w:rsid w:val="2454101F"/>
    <w:rsid w:val="245574DD"/>
    <w:rsid w:val="24632E8A"/>
    <w:rsid w:val="24634C3F"/>
    <w:rsid w:val="246374FA"/>
    <w:rsid w:val="246669B3"/>
    <w:rsid w:val="24701509"/>
    <w:rsid w:val="247A2505"/>
    <w:rsid w:val="24937AC4"/>
    <w:rsid w:val="249432B3"/>
    <w:rsid w:val="24A13C25"/>
    <w:rsid w:val="24AB0691"/>
    <w:rsid w:val="24CB0A7B"/>
    <w:rsid w:val="24CC61B5"/>
    <w:rsid w:val="24D00298"/>
    <w:rsid w:val="24DC6388"/>
    <w:rsid w:val="24DF0160"/>
    <w:rsid w:val="24E44EF9"/>
    <w:rsid w:val="24E56759"/>
    <w:rsid w:val="24E82E11"/>
    <w:rsid w:val="24FB55B8"/>
    <w:rsid w:val="24FD0ABB"/>
    <w:rsid w:val="251870E7"/>
    <w:rsid w:val="25193259"/>
    <w:rsid w:val="251C1370"/>
    <w:rsid w:val="252C160A"/>
    <w:rsid w:val="255A0E55"/>
    <w:rsid w:val="255C10D5"/>
    <w:rsid w:val="257242FD"/>
    <w:rsid w:val="25902676"/>
    <w:rsid w:val="25A94B3C"/>
    <w:rsid w:val="25A952E7"/>
    <w:rsid w:val="25A97AD1"/>
    <w:rsid w:val="25B658C1"/>
    <w:rsid w:val="25BC3478"/>
    <w:rsid w:val="25BE4D5A"/>
    <w:rsid w:val="25CB240D"/>
    <w:rsid w:val="25DA4B97"/>
    <w:rsid w:val="25DF2B3E"/>
    <w:rsid w:val="25E11806"/>
    <w:rsid w:val="25F6471E"/>
    <w:rsid w:val="25FB1C9A"/>
    <w:rsid w:val="25FB35B9"/>
    <w:rsid w:val="25FF058A"/>
    <w:rsid w:val="26037A3A"/>
    <w:rsid w:val="260512EE"/>
    <w:rsid w:val="262827A7"/>
    <w:rsid w:val="26467B59"/>
    <w:rsid w:val="26480B17"/>
    <w:rsid w:val="264B0704"/>
    <w:rsid w:val="26577625"/>
    <w:rsid w:val="265B4A28"/>
    <w:rsid w:val="265B5EC1"/>
    <w:rsid w:val="26601C01"/>
    <w:rsid w:val="266062A8"/>
    <w:rsid w:val="266604ED"/>
    <w:rsid w:val="26694895"/>
    <w:rsid w:val="266B7D98"/>
    <w:rsid w:val="266D108E"/>
    <w:rsid w:val="26783E77"/>
    <w:rsid w:val="267B25B1"/>
    <w:rsid w:val="267E142E"/>
    <w:rsid w:val="268919E8"/>
    <w:rsid w:val="268B284C"/>
    <w:rsid w:val="269221D6"/>
    <w:rsid w:val="26981B61"/>
    <w:rsid w:val="26B44D8A"/>
    <w:rsid w:val="26BB54C6"/>
    <w:rsid w:val="26BF0015"/>
    <w:rsid w:val="26D238DD"/>
    <w:rsid w:val="26D87A3F"/>
    <w:rsid w:val="26DC54DA"/>
    <w:rsid w:val="26E776E2"/>
    <w:rsid w:val="26F121F0"/>
    <w:rsid w:val="26FC48F3"/>
    <w:rsid w:val="270B0495"/>
    <w:rsid w:val="271671B1"/>
    <w:rsid w:val="271C093A"/>
    <w:rsid w:val="273264DD"/>
    <w:rsid w:val="27393C69"/>
    <w:rsid w:val="273C404C"/>
    <w:rsid w:val="274717B3"/>
    <w:rsid w:val="27490680"/>
    <w:rsid w:val="276629B1"/>
    <w:rsid w:val="277C6ADD"/>
    <w:rsid w:val="277E784E"/>
    <w:rsid w:val="279A2A09"/>
    <w:rsid w:val="279B01AA"/>
    <w:rsid w:val="279F3713"/>
    <w:rsid w:val="27B70259"/>
    <w:rsid w:val="27DC1661"/>
    <w:rsid w:val="27E9539F"/>
    <w:rsid w:val="27EC13D3"/>
    <w:rsid w:val="28047CF0"/>
    <w:rsid w:val="28153D7B"/>
    <w:rsid w:val="28342B99"/>
    <w:rsid w:val="284E7F2E"/>
    <w:rsid w:val="28510CB4"/>
    <w:rsid w:val="285D2747"/>
    <w:rsid w:val="28657B53"/>
    <w:rsid w:val="28670377"/>
    <w:rsid w:val="2874019C"/>
    <w:rsid w:val="287629C1"/>
    <w:rsid w:val="287B557A"/>
    <w:rsid w:val="287E0F5C"/>
    <w:rsid w:val="287F50A4"/>
    <w:rsid w:val="28837103"/>
    <w:rsid w:val="28896A8E"/>
    <w:rsid w:val="288B2446"/>
    <w:rsid w:val="289912A7"/>
    <w:rsid w:val="28C029A1"/>
    <w:rsid w:val="28E8751C"/>
    <w:rsid w:val="28ED45B4"/>
    <w:rsid w:val="28EE572D"/>
    <w:rsid w:val="28F538BB"/>
    <w:rsid w:val="290111F9"/>
    <w:rsid w:val="29020CD6"/>
    <w:rsid w:val="29154D07"/>
    <w:rsid w:val="291E1148"/>
    <w:rsid w:val="291E4D83"/>
    <w:rsid w:val="29237B8C"/>
    <w:rsid w:val="29354F69"/>
    <w:rsid w:val="293E52B8"/>
    <w:rsid w:val="294A1E47"/>
    <w:rsid w:val="29552CDF"/>
    <w:rsid w:val="295761E2"/>
    <w:rsid w:val="2958381F"/>
    <w:rsid w:val="296576F6"/>
    <w:rsid w:val="296E5692"/>
    <w:rsid w:val="297C2A39"/>
    <w:rsid w:val="298D0473"/>
    <w:rsid w:val="299D2868"/>
    <w:rsid w:val="29BF0A24"/>
    <w:rsid w:val="29C43E59"/>
    <w:rsid w:val="29D5322D"/>
    <w:rsid w:val="29DB15B7"/>
    <w:rsid w:val="29E348BD"/>
    <w:rsid w:val="29EC2301"/>
    <w:rsid w:val="29F4341E"/>
    <w:rsid w:val="29FB62D3"/>
    <w:rsid w:val="2A0B6F8A"/>
    <w:rsid w:val="2A2840F7"/>
    <w:rsid w:val="2A2E325E"/>
    <w:rsid w:val="2A3B6E4A"/>
    <w:rsid w:val="2A471A21"/>
    <w:rsid w:val="2A62092C"/>
    <w:rsid w:val="2A783D3B"/>
    <w:rsid w:val="2A7B152F"/>
    <w:rsid w:val="2A7C0543"/>
    <w:rsid w:val="2A8C07DD"/>
    <w:rsid w:val="2A947DE8"/>
    <w:rsid w:val="2A9770AC"/>
    <w:rsid w:val="2A9867EE"/>
    <w:rsid w:val="2AB770A3"/>
    <w:rsid w:val="2AB777F4"/>
    <w:rsid w:val="2ABD0FDE"/>
    <w:rsid w:val="2ACB72AC"/>
    <w:rsid w:val="2AD15A4E"/>
    <w:rsid w:val="2AFB6812"/>
    <w:rsid w:val="2AFF2270"/>
    <w:rsid w:val="2B035E9D"/>
    <w:rsid w:val="2B070127"/>
    <w:rsid w:val="2B102FB5"/>
    <w:rsid w:val="2B21546A"/>
    <w:rsid w:val="2B2C7062"/>
    <w:rsid w:val="2B4A6612"/>
    <w:rsid w:val="2B5B08F3"/>
    <w:rsid w:val="2B5F65B7"/>
    <w:rsid w:val="2B644CFD"/>
    <w:rsid w:val="2B6462F7"/>
    <w:rsid w:val="2B6A4948"/>
    <w:rsid w:val="2B6A4CF4"/>
    <w:rsid w:val="2B797313"/>
    <w:rsid w:val="2B7A3BE4"/>
    <w:rsid w:val="2B841EA3"/>
    <w:rsid w:val="2BA73E61"/>
    <w:rsid w:val="2BBF4052"/>
    <w:rsid w:val="2BCD0048"/>
    <w:rsid w:val="2BD96C9B"/>
    <w:rsid w:val="2BDA7F81"/>
    <w:rsid w:val="2BDE4907"/>
    <w:rsid w:val="2BF343F3"/>
    <w:rsid w:val="2BFA1200"/>
    <w:rsid w:val="2C072EAC"/>
    <w:rsid w:val="2C085392"/>
    <w:rsid w:val="2C0D047E"/>
    <w:rsid w:val="2C0D59A8"/>
    <w:rsid w:val="2C1314CE"/>
    <w:rsid w:val="2C14155E"/>
    <w:rsid w:val="2C4D23AC"/>
    <w:rsid w:val="2C522877"/>
    <w:rsid w:val="2C5B7754"/>
    <w:rsid w:val="2C5C250C"/>
    <w:rsid w:val="2C651F89"/>
    <w:rsid w:val="2C6C546F"/>
    <w:rsid w:val="2C72517A"/>
    <w:rsid w:val="2C773801"/>
    <w:rsid w:val="2C792587"/>
    <w:rsid w:val="2C825415"/>
    <w:rsid w:val="2C846A0A"/>
    <w:rsid w:val="2C8D37A6"/>
    <w:rsid w:val="2C945944"/>
    <w:rsid w:val="2C9C0EAB"/>
    <w:rsid w:val="2CA06D5E"/>
    <w:rsid w:val="2CAA59E3"/>
    <w:rsid w:val="2CB66329"/>
    <w:rsid w:val="2CBA5779"/>
    <w:rsid w:val="2CD32D88"/>
    <w:rsid w:val="2CD957EC"/>
    <w:rsid w:val="2CDC0FA6"/>
    <w:rsid w:val="2CF2314A"/>
    <w:rsid w:val="2D035DC7"/>
    <w:rsid w:val="2D092D6F"/>
    <w:rsid w:val="2D105B5A"/>
    <w:rsid w:val="2D1760D1"/>
    <w:rsid w:val="2D190E0B"/>
    <w:rsid w:val="2D196A0F"/>
    <w:rsid w:val="2D36293A"/>
    <w:rsid w:val="2D4B705C"/>
    <w:rsid w:val="2D61610D"/>
    <w:rsid w:val="2D6563F0"/>
    <w:rsid w:val="2D8D531C"/>
    <w:rsid w:val="2D976EB8"/>
    <w:rsid w:val="2D9D0F37"/>
    <w:rsid w:val="2D9F4357"/>
    <w:rsid w:val="2DA66471"/>
    <w:rsid w:val="2DA85828"/>
    <w:rsid w:val="2DB14C42"/>
    <w:rsid w:val="2DCD311E"/>
    <w:rsid w:val="2DD634E2"/>
    <w:rsid w:val="2DDC218D"/>
    <w:rsid w:val="2DE74D16"/>
    <w:rsid w:val="2DE94801"/>
    <w:rsid w:val="2DEA6430"/>
    <w:rsid w:val="2E062F19"/>
    <w:rsid w:val="2E087CC1"/>
    <w:rsid w:val="2E0B36DF"/>
    <w:rsid w:val="2E133EDE"/>
    <w:rsid w:val="2E1C0FC2"/>
    <w:rsid w:val="2E20211A"/>
    <w:rsid w:val="2E244C42"/>
    <w:rsid w:val="2E2E751B"/>
    <w:rsid w:val="2E3B3A3F"/>
    <w:rsid w:val="2E5029A2"/>
    <w:rsid w:val="2E693FEF"/>
    <w:rsid w:val="2E6F2D78"/>
    <w:rsid w:val="2E766E74"/>
    <w:rsid w:val="2E7A45E7"/>
    <w:rsid w:val="2E8B4E3F"/>
    <w:rsid w:val="2E920328"/>
    <w:rsid w:val="2E9A09EC"/>
    <w:rsid w:val="2EB67983"/>
    <w:rsid w:val="2EBE556A"/>
    <w:rsid w:val="2EC073D9"/>
    <w:rsid w:val="2EC93EE5"/>
    <w:rsid w:val="2EC97664"/>
    <w:rsid w:val="2EE37A5A"/>
    <w:rsid w:val="2EEA6B08"/>
    <w:rsid w:val="2EEE4049"/>
    <w:rsid w:val="2F010C35"/>
    <w:rsid w:val="2F0D352C"/>
    <w:rsid w:val="2F0E473E"/>
    <w:rsid w:val="2F1D3C95"/>
    <w:rsid w:val="2F20375F"/>
    <w:rsid w:val="2F265A52"/>
    <w:rsid w:val="2F2A273E"/>
    <w:rsid w:val="2F4B5FE0"/>
    <w:rsid w:val="2F5417AF"/>
    <w:rsid w:val="2F552934"/>
    <w:rsid w:val="2F67235B"/>
    <w:rsid w:val="2F6C1C8A"/>
    <w:rsid w:val="2F6D4B97"/>
    <w:rsid w:val="2F7D70BA"/>
    <w:rsid w:val="2F936C13"/>
    <w:rsid w:val="2F9724A4"/>
    <w:rsid w:val="2FB24B2F"/>
    <w:rsid w:val="2FB27CDF"/>
    <w:rsid w:val="2FB96466"/>
    <w:rsid w:val="2FC32F68"/>
    <w:rsid w:val="2FC41F00"/>
    <w:rsid w:val="2FE17B98"/>
    <w:rsid w:val="2FE67AFD"/>
    <w:rsid w:val="2FF279EE"/>
    <w:rsid w:val="3018638D"/>
    <w:rsid w:val="3021231F"/>
    <w:rsid w:val="3028070E"/>
    <w:rsid w:val="302E30A8"/>
    <w:rsid w:val="304D2ECC"/>
    <w:rsid w:val="30523594"/>
    <w:rsid w:val="305D15C7"/>
    <w:rsid w:val="30653DF6"/>
    <w:rsid w:val="307A0602"/>
    <w:rsid w:val="307A24E3"/>
    <w:rsid w:val="308A2D31"/>
    <w:rsid w:val="309645C5"/>
    <w:rsid w:val="309E12EA"/>
    <w:rsid w:val="30B37D24"/>
    <w:rsid w:val="30B549A1"/>
    <w:rsid w:val="30CF5108"/>
    <w:rsid w:val="30D675AD"/>
    <w:rsid w:val="30D7502F"/>
    <w:rsid w:val="30EB4922"/>
    <w:rsid w:val="30EF26D5"/>
    <w:rsid w:val="310C4204"/>
    <w:rsid w:val="310D7A87"/>
    <w:rsid w:val="31142105"/>
    <w:rsid w:val="31147549"/>
    <w:rsid w:val="31176A22"/>
    <w:rsid w:val="311B481E"/>
    <w:rsid w:val="31233D00"/>
    <w:rsid w:val="313B2B55"/>
    <w:rsid w:val="31450876"/>
    <w:rsid w:val="31545D38"/>
    <w:rsid w:val="315A75C8"/>
    <w:rsid w:val="3160764A"/>
    <w:rsid w:val="316B2A3F"/>
    <w:rsid w:val="316D0DA5"/>
    <w:rsid w:val="316F42A9"/>
    <w:rsid w:val="31707E2D"/>
    <w:rsid w:val="317561B2"/>
    <w:rsid w:val="317618DC"/>
    <w:rsid w:val="317A086B"/>
    <w:rsid w:val="317C6D20"/>
    <w:rsid w:val="317D4731"/>
    <w:rsid w:val="31876F76"/>
    <w:rsid w:val="318A1985"/>
    <w:rsid w:val="31903548"/>
    <w:rsid w:val="31A4347E"/>
    <w:rsid w:val="31AA5516"/>
    <w:rsid w:val="31B56840"/>
    <w:rsid w:val="31C5592A"/>
    <w:rsid w:val="31C851B2"/>
    <w:rsid w:val="31D2654B"/>
    <w:rsid w:val="31DA5C60"/>
    <w:rsid w:val="31E34267"/>
    <w:rsid w:val="31E47EE3"/>
    <w:rsid w:val="32022285"/>
    <w:rsid w:val="320944A7"/>
    <w:rsid w:val="32270FAC"/>
    <w:rsid w:val="323701D4"/>
    <w:rsid w:val="323A4C76"/>
    <w:rsid w:val="32527B2F"/>
    <w:rsid w:val="3258490C"/>
    <w:rsid w:val="325D3F31"/>
    <w:rsid w:val="326818EF"/>
    <w:rsid w:val="32711FC2"/>
    <w:rsid w:val="328F2182"/>
    <w:rsid w:val="32AC2D2D"/>
    <w:rsid w:val="32AF45E0"/>
    <w:rsid w:val="32BB0FC2"/>
    <w:rsid w:val="32C0140C"/>
    <w:rsid w:val="32EC50D1"/>
    <w:rsid w:val="32F93DAF"/>
    <w:rsid w:val="33134959"/>
    <w:rsid w:val="33196C24"/>
    <w:rsid w:val="331D7E9F"/>
    <w:rsid w:val="33211225"/>
    <w:rsid w:val="332F0A06"/>
    <w:rsid w:val="333B2ABD"/>
    <w:rsid w:val="333E6AA2"/>
    <w:rsid w:val="33406722"/>
    <w:rsid w:val="33483B2E"/>
    <w:rsid w:val="33552E44"/>
    <w:rsid w:val="33670134"/>
    <w:rsid w:val="336B314C"/>
    <w:rsid w:val="336D04EB"/>
    <w:rsid w:val="33793ED0"/>
    <w:rsid w:val="338D05D9"/>
    <w:rsid w:val="33962A97"/>
    <w:rsid w:val="33AA0350"/>
    <w:rsid w:val="33AF50E7"/>
    <w:rsid w:val="33BD463F"/>
    <w:rsid w:val="33BF02F5"/>
    <w:rsid w:val="33C13C9E"/>
    <w:rsid w:val="33C70B86"/>
    <w:rsid w:val="33CC3D88"/>
    <w:rsid w:val="33CF39AA"/>
    <w:rsid w:val="33DF55BA"/>
    <w:rsid w:val="33E716EB"/>
    <w:rsid w:val="33EC039B"/>
    <w:rsid w:val="341519F5"/>
    <w:rsid w:val="341C6F16"/>
    <w:rsid w:val="341F2CEB"/>
    <w:rsid w:val="342476AF"/>
    <w:rsid w:val="346045FB"/>
    <w:rsid w:val="3461207D"/>
    <w:rsid w:val="34743B68"/>
    <w:rsid w:val="34814E5E"/>
    <w:rsid w:val="348C7AC7"/>
    <w:rsid w:val="348F514A"/>
    <w:rsid w:val="349415D2"/>
    <w:rsid w:val="34A15065"/>
    <w:rsid w:val="34A5207B"/>
    <w:rsid w:val="34A614EC"/>
    <w:rsid w:val="34B82A8C"/>
    <w:rsid w:val="34CD12BE"/>
    <w:rsid w:val="34F54AEF"/>
    <w:rsid w:val="34F631C6"/>
    <w:rsid w:val="34F86D32"/>
    <w:rsid w:val="34FD577E"/>
    <w:rsid w:val="350906D5"/>
    <w:rsid w:val="35121EA0"/>
    <w:rsid w:val="3516074A"/>
    <w:rsid w:val="351E6B06"/>
    <w:rsid w:val="3527199E"/>
    <w:rsid w:val="352A6B80"/>
    <w:rsid w:val="352F1CA9"/>
    <w:rsid w:val="353073B2"/>
    <w:rsid w:val="35337F82"/>
    <w:rsid w:val="354237EC"/>
    <w:rsid w:val="354E0A01"/>
    <w:rsid w:val="35600475"/>
    <w:rsid w:val="35635123"/>
    <w:rsid w:val="35752578"/>
    <w:rsid w:val="35764143"/>
    <w:rsid w:val="359B5DA1"/>
    <w:rsid w:val="359C1EA1"/>
    <w:rsid w:val="359F2181"/>
    <w:rsid w:val="35A04F88"/>
    <w:rsid w:val="35A74912"/>
    <w:rsid w:val="35AE2F74"/>
    <w:rsid w:val="35AE7B20"/>
    <w:rsid w:val="35AF77A0"/>
    <w:rsid w:val="35B05222"/>
    <w:rsid w:val="35CC4B52"/>
    <w:rsid w:val="35CE2414"/>
    <w:rsid w:val="35D30C5A"/>
    <w:rsid w:val="35D61EBD"/>
    <w:rsid w:val="35E120F0"/>
    <w:rsid w:val="35F17935"/>
    <w:rsid w:val="35F248DA"/>
    <w:rsid w:val="35F526EA"/>
    <w:rsid w:val="35F56C9B"/>
    <w:rsid w:val="360D2EDF"/>
    <w:rsid w:val="362343FD"/>
    <w:rsid w:val="36257D4D"/>
    <w:rsid w:val="362C25ED"/>
    <w:rsid w:val="36420FBE"/>
    <w:rsid w:val="364D63A5"/>
    <w:rsid w:val="366A7AFE"/>
    <w:rsid w:val="36772A59"/>
    <w:rsid w:val="367F1CE0"/>
    <w:rsid w:val="36801FC3"/>
    <w:rsid w:val="368B3C8B"/>
    <w:rsid w:val="369467D6"/>
    <w:rsid w:val="369835DB"/>
    <w:rsid w:val="369B3F26"/>
    <w:rsid w:val="369E5028"/>
    <w:rsid w:val="36C91572"/>
    <w:rsid w:val="36CD6CDB"/>
    <w:rsid w:val="36CF7208"/>
    <w:rsid w:val="36E2469A"/>
    <w:rsid w:val="36EB4FAA"/>
    <w:rsid w:val="36F03988"/>
    <w:rsid w:val="36F67993"/>
    <w:rsid w:val="36FA32A9"/>
    <w:rsid w:val="36FB19C1"/>
    <w:rsid w:val="372F6D3F"/>
    <w:rsid w:val="37307A06"/>
    <w:rsid w:val="3736348E"/>
    <w:rsid w:val="373C617C"/>
    <w:rsid w:val="37553354"/>
    <w:rsid w:val="375875CF"/>
    <w:rsid w:val="376F1D79"/>
    <w:rsid w:val="378E1DEE"/>
    <w:rsid w:val="379F6C20"/>
    <w:rsid w:val="37B336EE"/>
    <w:rsid w:val="37E569AA"/>
    <w:rsid w:val="37F5325E"/>
    <w:rsid w:val="380341AD"/>
    <w:rsid w:val="380C0A55"/>
    <w:rsid w:val="382E1D72"/>
    <w:rsid w:val="384C71FE"/>
    <w:rsid w:val="384F06F9"/>
    <w:rsid w:val="385056D6"/>
    <w:rsid w:val="385236FC"/>
    <w:rsid w:val="385C6105"/>
    <w:rsid w:val="38630B34"/>
    <w:rsid w:val="38702BA7"/>
    <w:rsid w:val="38745097"/>
    <w:rsid w:val="388077F2"/>
    <w:rsid w:val="389771E3"/>
    <w:rsid w:val="389E6B6E"/>
    <w:rsid w:val="38A22FF6"/>
    <w:rsid w:val="38A76620"/>
    <w:rsid w:val="38B57DED"/>
    <w:rsid w:val="38B90269"/>
    <w:rsid w:val="38D0105F"/>
    <w:rsid w:val="38D17CDE"/>
    <w:rsid w:val="38D66B54"/>
    <w:rsid w:val="38DE16A8"/>
    <w:rsid w:val="38E27663"/>
    <w:rsid w:val="38E64555"/>
    <w:rsid w:val="38E90694"/>
    <w:rsid w:val="38E958B3"/>
    <w:rsid w:val="38EF5674"/>
    <w:rsid w:val="38FE3710"/>
    <w:rsid w:val="3901298C"/>
    <w:rsid w:val="39022116"/>
    <w:rsid w:val="39104D55"/>
    <w:rsid w:val="39112E4E"/>
    <w:rsid w:val="3914115A"/>
    <w:rsid w:val="39312C65"/>
    <w:rsid w:val="394051F8"/>
    <w:rsid w:val="394E43FA"/>
    <w:rsid w:val="395568D4"/>
    <w:rsid w:val="396665B7"/>
    <w:rsid w:val="396D5F42"/>
    <w:rsid w:val="397A0ADB"/>
    <w:rsid w:val="39964C0C"/>
    <w:rsid w:val="399D5BEF"/>
    <w:rsid w:val="39A446DE"/>
    <w:rsid w:val="39A56CE3"/>
    <w:rsid w:val="39A71E6F"/>
    <w:rsid w:val="39B12A81"/>
    <w:rsid w:val="39B1374F"/>
    <w:rsid w:val="39B528A8"/>
    <w:rsid w:val="39BB2AFB"/>
    <w:rsid w:val="39D011BE"/>
    <w:rsid w:val="39D81A27"/>
    <w:rsid w:val="39D8471E"/>
    <w:rsid w:val="39DC787B"/>
    <w:rsid w:val="39E45E7D"/>
    <w:rsid w:val="39F97D38"/>
    <w:rsid w:val="3A0E46C5"/>
    <w:rsid w:val="3A116A50"/>
    <w:rsid w:val="3A181CE5"/>
    <w:rsid w:val="3A186B83"/>
    <w:rsid w:val="3A362E95"/>
    <w:rsid w:val="3A407414"/>
    <w:rsid w:val="3A4F4F44"/>
    <w:rsid w:val="3A6C38E7"/>
    <w:rsid w:val="3A7B3F01"/>
    <w:rsid w:val="3A7D670E"/>
    <w:rsid w:val="3A892785"/>
    <w:rsid w:val="3A8C4D99"/>
    <w:rsid w:val="3A954AAB"/>
    <w:rsid w:val="3A9D2CF5"/>
    <w:rsid w:val="3ACA3C80"/>
    <w:rsid w:val="3ACD2686"/>
    <w:rsid w:val="3AD46FB5"/>
    <w:rsid w:val="3AE138A5"/>
    <w:rsid w:val="3AFC0CAA"/>
    <w:rsid w:val="3B0529DF"/>
    <w:rsid w:val="3B063AE5"/>
    <w:rsid w:val="3B07301A"/>
    <w:rsid w:val="3B0C5D64"/>
    <w:rsid w:val="3B137E53"/>
    <w:rsid w:val="3B1F6C0D"/>
    <w:rsid w:val="3B3C073C"/>
    <w:rsid w:val="3B441832"/>
    <w:rsid w:val="3B445B48"/>
    <w:rsid w:val="3B50198E"/>
    <w:rsid w:val="3B570A6F"/>
    <w:rsid w:val="3B634842"/>
    <w:rsid w:val="3B6C6D0D"/>
    <w:rsid w:val="3B7905A1"/>
    <w:rsid w:val="3B9C137A"/>
    <w:rsid w:val="3BA043DB"/>
    <w:rsid w:val="3BB31CE7"/>
    <w:rsid w:val="3BC27434"/>
    <w:rsid w:val="3BC952DD"/>
    <w:rsid w:val="3BE15D91"/>
    <w:rsid w:val="3BF56584"/>
    <w:rsid w:val="3BF746F2"/>
    <w:rsid w:val="3BFC0F49"/>
    <w:rsid w:val="3C090983"/>
    <w:rsid w:val="3C0C354E"/>
    <w:rsid w:val="3C0D1981"/>
    <w:rsid w:val="3C120467"/>
    <w:rsid w:val="3C13226C"/>
    <w:rsid w:val="3C254B00"/>
    <w:rsid w:val="3C3C014C"/>
    <w:rsid w:val="3C3D00E6"/>
    <w:rsid w:val="3C487912"/>
    <w:rsid w:val="3C4F7233"/>
    <w:rsid w:val="3C5B6995"/>
    <w:rsid w:val="3C5F5CD1"/>
    <w:rsid w:val="3C6248AD"/>
    <w:rsid w:val="3C763519"/>
    <w:rsid w:val="3C764FC0"/>
    <w:rsid w:val="3C7906A3"/>
    <w:rsid w:val="3C815CB8"/>
    <w:rsid w:val="3C8C5AF3"/>
    <w:rsid w:val="3C9613C2"/>
    <w:rsid w:val="3C976411"/>
    <w:rsid w:val="3C994949"/>
    <w:rsid w:val="3C9E3A83"/>
    <w:rsid w:val="3CA0356D"/>
    <w:rsid w:val="3CBE4CBB"/>
    <w:rsid w:val="3CD13686"/>
    <w:rsid w:val="3CE040FC"/>
    <w:rsid w:val="3CEB69AE"/>
    <w:rsid w:val="3D0F35EB"/>
    <w:rsid w:val="3D250CA1"/>
    <w:rsid w:val="3D277A21"/>
    <w:rsid w:val="3D307C72"/>
    <w:rsid w:val="3D3178F2"/>
    <w:rsid w:val="3D5228D4"/>
    <w:rsid w:val="3D533265"/>
    <w:rsid w:val="3D616B23"/>
    <w:rsid w:val="3D635436"/>
    <w:rsid w:val="3D671776"/>
    <w:rsid w:val="3D6C3EEF"/>
    <w:rsid w:val="3D7D0EB0"/>
    <w:rsid w:val="3D803336"/>
    <w:rsid w:val="3D900F90"/>
    <w:rsid w:val="3D98014F"/>
    <w:rsid w:val="3DA678B1"/>
    <w:rsid w:val="3DA940B9"/>
    <w:rsid w:val="3DB3097E"/>
    <w:rsid w:val="3DB67DA3"/>
    <w:rsid w:val="3DC1175F"/>
    <w:rsid w:val="3DC75867"/>
    <w:rsid w:val="3DC832E8"/>
    <w:rsid w:val="3DCB7AF0"/>
    <w:rsid w:val="3DCC24C5"/>
    <w:rsid w:val="3DCC5572"/>
    <w:rsid w:val="3DD50400"/>
    <w:rsid w:val="3DDC0D0C"/>
    <w:rsid w:val="3DDE328E"/>
    <w:rsid w:val="3DF022AF"/>
    <w:rsid w:val="3DF379B0"/>
    <w:rsid w:val="3E076650"/>
    <w:rsid w:val="3E1573CD"/>
    <w:rsid w:val="3E1F38A7"/>
    <w:rsid w:val="3E2F59A7"/>
    <w:rsid w:val="3E402222"/>
    <w:rsid w:val="3E430A34"/>
    <w:rsid w:val="3E46009F"/>
    <w:rsid w:val="3E5C2C80"/>
    <w:rsid w:val="3E605DE6"/>
    <w:rsid w:val="3E636D6A"/>
    <w:rsid w:val="3E6D1878"/>
    <w:rsid w:val="3E731CA5"/>
    <w:rsid w:val="3E81031D"/>
    <w:rsid w:val="3E8527A2"/>
    <w:rsid w:val="3ECC1580"/>
    <w:rsid w:val="3ECC5115"/>
    <w:rsid w:val="3ECD2B96"/>
    <w:rsid w:val="3ECF7A14"/>
    <w:rsid w:val="3EDE61EC"/>
    <w:rsid w:val="3EED1CC6"/>
    <w:rsid w:val="3EF065CE"/>
    <w:rsid w:val="3EF43842"/>
    <w:rsid w:val="3EF90633"/>
    <w:rsid w:val="3F040AF2"/>
    <w:rsid w:val="3F16680E"/>
    <w:rsid w:val="3F1E269E"/>
    <w:rsid w:val="3F20103E"/>
    <w:rsid w:val="3F3570C3"/>
    <w:rsid w:val="3F460C5C"/>
    <w:rsid w:val="3F4A7F61"/>
    <w:rsid w:val="3F4B7B72"/>
    <w:rsid w:val="3F6A2706"/>
    <w:rsid w:val="3F7D30A7"/>
    <w:rsid w:val="3F85550B"/>
    <w:rsid w:val="3F865BC8"/>
    <w:rsid w:val="3F890795"/>
    <w:rsid w:val="3F8A38EC"/>
    <w:rsid w:val="3F9625DF"/>
    <w:rsid w:val="3FA21C75"/>
    <w:rsid w:val="3FA24356"/>
    <w:rsid w:val="3FC337E4"/>
    <w:rsid w:val="3FD87DE7"/>
    <w:rsid w:val="3FDD07D5"/>
    <w:rsid w:val="3FF13705"/>
    <w:rsid w:val="3FF21DFA"/>
    <w:rsid w:val="4004076F"/>
    <w:rsid w:val="40094CE0"/>
    <w:rsid w:val="400B001F"/>
    <w:rsid w:val="400C112B"/>
    <w:rsid w:val="401D2061"/>
    <w:rsid w:val="401F4AC2"/>
    <w:rsid w:val="40261A50"/>
    <w:rsid w:val="402C0554"/>
    <w:rsid w:val="403B0B6F"/>
    <w:rsid w:val="403C65F0"/>
    <w:rsid w:val="40400F69"/>
    <w:rsid w:val="404624A9"/>
    <w:rsid w:val="40472403"/>
    <w:rsid w:val="404C2CAF"/>
    <w:rsid w:val="405657C2"/>
    <w:rsid w:val="40610CF6"/>
    <w:rsid w:val="40713247"/>
    <w:rsid w:val="40723D81"/>
    <w:rsid w:val="40917FC2"/>
    <w:rsid w:val="40942502"/>
    <w:rsid w:val="409C0D9C"/>
    <w:rsid w:val="40A67231"/>
    <w:rsid w:val="40CF4BE6"/>
    <w:rsid w:val="40DE0554"/>
    <w:rsid w:val="40F41F21"/>
    <w:rsid w:val="40FE0F0E"/>
    <w:rsid w:val="411236BB"/>
    <w:rsid w:val="411A45A9"/>
    <w:rsid w:val="412D3E26"/>
    <w:rsid w:val="41315E63"/>
    <w:rsid w:val="4139520E"/>
    <w:rsid w:val="413A5DDF"/>
    <w:rsid w:val="41421E90"/>
    <w:rsid w:val="414F4190"/>
    <w:rsid w:val="41521466"/>
    <w:rsid w:val="415E79CC"/>
    <w:rsid w:val="41697F5C"/>
    <w:rsid w:val="416C4764"/>
    <w:rsid w:val="41726AFC"/>
    <w:rsid w:val="41795FF8"/>
    <w:rsid w:val="417D1C7B"/>
    <w:rsid w:val="41810E86"/>
    <w:rsid w:val="4187644B"/>
    <w:rsid w:val="418775F4"/>
    <w:rsid w:val="4193466B"/>
    <w:rsid w:val="419C74B1"/>
    <w:rsid w:val="41BE5467"/>
    <w:rsid w:val="41EE1FA2"/>
    <w:rsid w:val="41F37EC0"/>
    <w:rsid w:val="41F579F9"/>
    <w:rsid w:val="41FB0B50"/>
    <w:rsid w:val="421361F6"/>
    <w:rsid w:val="421560BD"/>
    <w:rsid w:val="421748BC"/>
    <w:rsid w:val="42274E97"/>
    <w:rsid w:val="42322F7E"/>
    <w:rsid w:val="424D5848"/>
    <w:rsid w:val="4264290E"/>
    <w:rsid w:val="42780119"/>
    <w:rsid w:val="42C00C47"/>
    <w:rsid w:val="42D40833"/>
    <w:rsid w:val="42E77A79"/>
    <w:rsid w:val="42F8176E"/>
    <w:rsid w:val="42FF18AE"/>
    <w:rsid w:val="43087A08"/>
    <w:rsid w:val="430B346F"/>
    <w:rsid w:val="431347EC"/>
    <w:rsid w:val="43276500"/>
    <w:rsid w:val="432B51AD"/>
    <w:rsid w:val="432C1A71"/>
    <w:rsid w:val="43410E67"/>
    <w:rsid w:val="434268E8"/>
    <w:rsid w:val="4355666B"/>
    <w:rsid w:val="435941F1"/>
    <w:rsid w:val="43652320"/>
    <w:rsid w:val="436C4FE6"/>
    <w:rsid w:val="436E12C9"/>
    <w:rsid w:val="438E56E3"/>
    <w:rsid w:val="43915B35"/>
    <w:rsid w:val="439A4D79"/>
    <w:rsid w:val="439E377F"/>
    <w:rsid w:val="439F1200"/>
    <w:rsid w:val="43A169EB"/>
    <w:rsid w:val="43A7408E"/>
    <w:rsid w:val="43B47DBF"/>
    <w:rsid w:val="43C17C18"/>
    <w:rsid w:val="43D8485D"/>
    <w:rsid w:val="43E37107"/>
    <w:rsid w:val="43E772A7"/>
    <w:rsid w:val="43E86860"/>
    <w:rsid w:val="43EE4803"/>
    <w:rsid w:val="43F5418D"/>
    <w:rsid w:val="44115CBC"/>
    <w:rsid w:val="444A1F55"/>
    <w:rsid w:val="44521ACB"/>
    <w:rsid w:val="44586DBA"/>
    <w:rsid w:val="445C7035"/>
    <w:rsid w:val="44614DF1"/>
    <w:rsid w:val="446459D5"/>
    <w:rsid w:val="44824126"/>
    <w:rsid w:val="44876641"/>
    <w:rsid w:val="448A687F"/>
    <w:rsid w:val="449572FC"/>
    <w:rsid w:val="44966287"/>
    <w:rsid w:val="44CF75B8"/>
    <w:rsid w:val="44D82202"/>
    <w:rsid w:val="44D8753F"/>
    <w:rsid w:val="44E66F99"/>
    <w:rsid w:val="44E8249C"/>
    <w:rsid w:val="45061A4C"/>
    <w:rsid w:val="4524487F"/>
    <w:rsid w:val="452A23F3"/>
    <w:rsid w:val="453B283E"/>
    <w:rsid w:val="453B44A5"/>
    <w:rsid w:val="454C693D"/>
    <w:rsid w:val="454F361F"/>
    <w:rsid w:val="456168E3"/>
    <w:rsid w:val="456E3B75"/>
    <w:rsid w:val="458903FC"/>
    <w:rsid w:val="458F3F2F"/>
    <w:rsid w:val="45912BBA"/>
    <w:rsid w:val="459133D2"/>
    <w:rsid w:val="45BA0E4B"/>
    <w:rsid w:val="45C21DFF"/>
    <w:rsid w:val="45CC270F"/>
    <w:rsid w:val="45E5712E"/>
    <w:rsid w:val="45F72659"/>
    <w:rsid w:val="45F95B5C"/>
    <w:rsid w:val="45FA7D5B"/>
    <w:rsid w:val="461D4A97"/>
    <w:rsid w:val="46203326"/>
    <w:rsid w:val="46214E88"/>
    <w:rsid w:val="46223F1F"/>
    <w:rsid w:val="462B5FAB"/>
    <w:rsid w:val="462F27B3"/>
    <w:rsid w:val="465974D5"/>
    <w:rsid w:val="466C2618"/>
    <w:rsid w:val="467B63B8"/>
    <w:rsid w:val="46B02465"/>
    <w:rsid w:val="46B76D42"/>
    <w:rsid w:val="46CD33EA"/>
    <w:rsid w:val="46EB2B66"/>
    <w:rsid w:val="46F60EF7"/>
    <w:rsid w:val="46F6376A"/>
    <w:rsid w:val="47020E0F"/>
    <w:rsid w:val="475015C6"/>
    <w:rsid w:val="476F3FCC"/>
    <w:rsid w:val="477379C1"/>
    <w:rsid w:val="477762E1"/>
    <w:rsid w:val="47831DE0"/>
    <w:rsid w:val="47835EC1"/>
    <w:rsid w:val="478665E8"/>
    <w:rsid w:val="47996C29"/>
    <w:rsid w:val="479D620D"/>
    <w:rsid w:val="47A55818"/>
    <w:rsid w:val="47A9563F"/>
    <w:rsid w:val="47B922BA"/>
    <w:rsid w:val="47C03E43"/>
    <w:rsid w:val="47DC5461"/>
    <w:rsid w:val="47F6080F"/>
    <w:rsid w:val="480756B2"/>
    <w:rsid w:val="481455ED"/>
    <w:rsid w:val="481A7318"/>
    <w:rsid w:val="48372B88"/>
    <w:rsid w:val="4839608B"/>
    <w:rsid w:val="483C7010"/>
    <w:rsid w:val="484C62B2"/>
    <w:rsid w:val="48524810"/>
    <w:rsid w:val="48541683"/>
    <w:rsid w:val="48677F17"/>
    <w:rsid w:val="486C55E1"/>
    <w:rsid w:val="48791073"/>
    <w:rsid w:val="4886618B"/>
    <w:rsid w:val="488A4659"/>
    <w:rsid w:val="489973AA"/>
    <w:rsid w:val="48A7756B"/>
    <w:rsid w:val="48B0193B"/>
    <w:rsid w:val="48C2276C"/>
    <w:rsid w:val="48C749F6"/>
    <w:rsid w:val="48CF7884"/>
    <w:rsid w:val="48D303DC"/>
    <w:rsid w:val="48D6720F"/>
    <w:rsid w:val="48DB2842"/>
    <w:rsid w:val="48DC4D20"/>
    <w:rsid w:val="48E54B66"/>
    <w:rsid w:val="48F650FE"/>
    <w:rsid w:val="49000053"/>
    <w:rsid w:val="4909512A"/>
    <w:rsid w:val="491621F6"/>
    <w:rsid w:val="491D7744"/>
    <w:rsid w:val="49256F8E"/>
    <w:rsid w:val="492F6B0E"/>
    <w:rsid w:val="493F5F47"/>
    <w:rsid w:val="494E6B3C"/>
    <w:rsid w:val="494F3655"/>
    <w:rsid w:val="495367D8"/>
    <w:rsid w:val="49570A61"/>
    <w:rsid w:val="49796A18"/>
    <w:rsid w:val="498623D7"/>
    <w:rsid w:val="498730D1"/>
    <w:rsid w:val="499F0E56"/>
    <w:rsid w:val="49A61B1B"/>
    <w:rsid w:val="49A76262"/>
    <w:rsid w:val="49B40DFB"/>
    <w:rsid w:val="49D84F8F"/>
    <w:rsid w:val="49E22BC4"/>
    <w:rsid w:val="49F91A5E"/>
    <w:rsid w:val="49F96C25"/>
    <w:rsid w:val="4A094F29"/>
    <w:rsid w:val="4A0D148A"/>
    <w:rsid w:val="4A1E7564"/>
    <w:rsid w:val="4A2B2C78"/>
    <w:rsid w:val="4A403EE4"/>
    <w:rsid w:val="4A466053"/>
    <w:rsid w:val="4A4C2273"/>
    <w:rsid w:val="4A4D5AF6"/>
    <w:rsid w:val="4A5144FD"/>
    <w:rsid w:val="4A5756C8"/>
    <w:rsid w:val="4A657578"/>
    <w:rsid w:val="4A6B50A6"/>
    <w:rsid w:val="4A752177"/>
    <w:rsid w:val="4A847C15"/>
    <w:rsid w:val="4AC16454"/>
    <w:rsid w:val="4AC666BA"/>
    <w:rsid w:val="4AC70E30"/>
    <w:rsid w:val="4AE3590F"/>
    <w:rsid w:val="4AE81110"/>
    <w:rsid w:val="4AEB0E78"/>
    <w:rsid w:val="4AEB3235"/>
    <w:rsid w:val="4B041BA7"/>
    <w:rsid w:val="4B0954F5"/>
    <w:rsid w:val="4B0A100D"/>
    <w:rsid w:val="4B12482D"/>
    <w:rsid w:val="4B1A0475"/>
    <w:rsid w:val="4B1E4B4A"/>
    <w:rsid w:val="4B2657DA"/>
    <w:rsid w:val="4B2679D8"/>
    <w:rsid w:val="4B2C76D8"/>
    <w:rsid w:val="4B3258E7"/>
    <w:rsid w:val="4B334AEF"/>
    <w:rsid w:val="4B45028D"/>
    <w:rsid w:val="4B4B11F4"/>
    <w:rsid w:val="4B5712A4"/>
    <w:rsid w:val="4B7145D4"/>
    <w:rsid w:val="4B857571"/>
    <w:rsid w:val="4B870CF6"/>
    <w:rsid w:val="4B945609"/>
    <w:rsid w:val="4B992ECC"/>
    <w:rsid w:val="4B994494"/>
    <w:rsid w:val="4BB3070A"/>
    <w:rsid w:val="4BBE5179"/>
    <w:rsid w:val="4BD32DC5"/>
    <w:rsid w:val="4C020640"/>
    <w:rsid w:val="4C0230BE"/>
    <w:rsid w:val="4C0B7A5E"/>
    <w:rsid w:val="4C254849"/>
    <w:rsid w:val="4C40066C"/>
    <w:rsid w:val="4C437A03"/>
    <w:rsid w:val="4C444216"/>
    <w:rsid w:val="4C472D96"/>
    <w:rsid w:val="4C4D05B2"/>
    <w:rsid w:val="4C4E2CBD"/>
    <w:rsid w:val="4C7B1985"/>
    <w:rsid w:val="4C93212D"/>
    <w:rsid w:val="4CA10523"/>
    <w:rsid w:val="4CB00C05"/>
    <w:rsid w:val="4CB42A6F"/>
    <w:rsid w:val="4CC17779"/>
    <w:rsid w:val="4CC529EA"/>
    <w:rsid w:val="4CD66EB3"/>
    <w:rsid w:val="4CDD12A8"/>
    <w:rsid w:val="4CE550AE"/>
    <w:rsid w:val="4CED3CC5"/>
    <w:rsid w:val="4D206899"/>
    <w:rsid w:val="4D361653"/>
    <w:rsid w:val="4D502FFB"/>
    <w:rsid w:val="4D544769"/>
    <w:rsid w:val="4D5634F0"/>
    <w:rsid w:val="4D5A6673"/>
    <w:rsid w:val="4D6C7AEC"/>
    <w:rsid w:val="4D6E2082"/>
    <w:rsid w:val="4D704A15"/>
    <w:rsid w:val="4D737C78"/>
    <w:rsid w:val="4D802136"/>
    <w:rsid w:val="4D843183"/>
    <w:rsid w:val="4D884FC4"/>
    <w:rsid w:val="4DA64574"/>
    <w:rsid w:val="4DCD139D"/>
    <w:rsid w:val="4DD62F26"/>
    <w:rsid w:val="4DE4216F"/>
    <w:rsid w:val="4DF95612"/>
    <w:rsid w:val="4DFD6F09"/>
    <w:rsid w:val="4DFF2220"/>
    <w:rsid w:val="4E06019C"/>
    <w:rsid w:val="4E135168"/>
    <w:rsid w:val="4E41400E"/>
    <w:rsid w:val="4E422CC5"/>
    <w:rsid w:val="4E48180D"/>
    <w:rsid w:val="4E5A1A99"/>
    <w:rsid w:val="4E6A08AC"/>
    <w:rsid w:val="4E7F1640"/>
    <w:rsid w:val="4E931338"/>
    <w:rsid w:val="4E9340AA"/>
    <w:rsid w:val="4E963E7C"/>
    <w:rsid w:val="4EAD3AA1"/>
    <w:rsid w:val="4EAF72C7"/>
    <w:rsid w:val="4EBD2555"/>
    <w:rsid w:val="4ED626E7"/>
    <w:rsid w:val="4EDC0775"/>
    <w:rsid w:val="4EF6519A"/>
    <w:rsid w:val="4EFB304A"/>
    <w:rsid w:val="4F013B64"/>
    <w:rsid w:val="4F235E96"/>
    <w:rsid w:val="4F2619C0"/>
    <w:rsid w:val="4F290E6D"/>
    <w:rsid w:val="4F2E0B78"/>
    <w:rsid w:val="4F3A5808"/>
    <w:rsid w:val="4F3D7E8C"/>
    <w:rsid w:val="4F5764B9"/>
    <w:rsid w:val="4F58373D"/>
    <w:rsid w:val="4F61484A"/>
    <w:rsid w:val="4F691C56"/>
    <w:rsid w:val="4F7E1BFB"/>
    <w:rsid w:val="4F80187B"/>
    <w:rsid w:val="4F92089C"/>
    <w:rsid w:val="4F9B7EA7"/>
    <w:rsid w:val="4F9F2B26"/>
    <w:rsid w:val="4FA54547"/>
    <w:rsid w:val="4FA973F9"/>
    <w:rsid w:val="4FB3554D"/>
    <w:rsid w:val="4FC92F74"/>
    <w:rsid w:val="4FD01F60"/>
    <w:rsid w:val="4FD535CD"/>
    <w:rsid w:val="4FDC6FE6"/>
    <w:rsid w:val="4FF16325"/>
    <w:rsid w:val="4FFE59CD"/>
    <w:rsid w:val="50062DD9"/>
    <w:rsid w:val="500B3BFA"/>
    <w:rsid w:val="500D4152"/>
    <w:rsid w:val="500D610A"/>
    <w:rsid w:val="5012642E"/>
    <w:rsid w:val="501E4BFD"/>
    <w:rsid w:val="50267A8B"/>
    <w:rsid w:val="503B29C8"/>
    <w:rsid w:val="504F47C8"/>
    <w:rsid w:val="505722C6"/>
    <w:rsid w:val="50596796"/>
    <w:rsid w:val="50743B08"/>
    <w:rsid w:val="5074560B"/>
    <w:rsid w:val="50803E9D"/>
    <w:rsid w:val="509461CB"/>
    <w:rsid w:val="50B9287D"/>
    <w:rsid w:val="50BE6FAF"/>
    <w:rsid w:val="50C83755"/>
    <w:rsid w:val="50D17F23"/>
    <w:rsid w:val="50E101BE"/>
    <w:rsid w:val="50E746D2"/>
    <w:rsid w:val="50EA304C"/>
    <w:rsid w:val="50EB50F9"/>
    <w:rsid w:val="50EC1DD2"/>
    <w:rsid w:val="51013BE0"/>
    <w:rsid w:val="51140A45"/>
    <w:rsid w:val="51326CC3"/>
    <w:rsid w:val="51371073"/>
    <w:rsid w:val="513C2939"/>
    <w:rsid w:val="513C75A3"/>
    <w:rsid w:val="51506273"/>
    <w:rsid w:val="51540654"/>
    <w:rsid w:val="515B2086"/>
    <w:rsid w:val="51632D16"/>
    <w:rsid w:val="51641120"/>
    <w:rsid w:val="517C3C40"/>
    <w:rsid w:val="518357C9"/>
    <w:rsid w:val="51864667"/>
    <w:rsid w:val="518D60D8"/>
    <w:rsid w:val="51AC0B8B"/>
    <w:rsid w:val="51B727A0"/>
    <w:rsid w:val="51B91A28"/>
    <w:rsid w:val="51BD2325"/>
    <w:rsid w:val="51BE02C1"/>
    <w:rsid w:val="51DC10CC"/>
    <w:rsid w:val="51E971D0"/>
    <w:rsid w:val="51F96A8C"/>
    <w:rsid w:val="5204701C"/>
    <w:rsid w:val="52050320"/>
    <w:rsid w:val="52151C14"/>
    <w:rsid w:val="521B68B2"/>
    <w:rsid w:val="5225505D"/>
    <w:rsid w:val="523718C6"/>
    <w:rsid w:val="523858D0"/>
    <w:rsid w:val="52470D8A"/>
    <w:rsid w:val="52545EA1"/>
    <w:rsid w:val="52556572"/>
    <w:rsid w:val="5265033A"/>
    <w:rsid w:val="528545FC"/>
    <w:rsid w:val="52927F78"/>
    <w:rsid w:val="529A1206"/>
    <w:rsid w:val="52AC1DB3"/>
    <w:rsid w:val="52AD3FB1"/>
    <w:rsid w:val="52BE7ACF"/>
    <w:rsid w:val="52CF5620"/>
    <w:rsid w:val="52E002D1"/>
    <w:rsid w:val="52E23187"/>
    <w:rsid w:val="52FC18C1"/>
    <w:rsid w:val="52FF45DE"/>
    <w:rsid w:val="53094D84"/>
    <w:rsid w:val="531E556A"/>
    <w:rsid w:val="532A4F2E"/>
    <w:rsid w:val="532C73AB"/>
    <w:rsid w:val="5341743E"/>
    <w:rsid w:val="53476CE6"/>
    <w:rsid w:val="53565ADB"/>
    <w:rsid w:val="535B131C"/>
    <w:rsid w:val="53695BC8"/>
    <w:rsid w:val="537A3705"/>
    <w:rsid w:val="539E133B"/>
    <w:rsid w:val="53A61FF5"/>
    <w:rsid w:val="53A71C4B"/>
    <w:rsid w:val="53D23F8F"/>
    <w:rsid w:val="53D41815"/>
    <w:rsid w:val="53E04C9E"/>
    <w:rsid w:val="53ED1915"/>
    <w:rsid w:val="53EF36C4"/>
    <w:rsid w:val="54194508"/>
    <w:rsid w:val="541E2377"/>
    <w:rsid w:val="542924D4"/>
    <w:rsid w:val="543350B2"/>
    <w:rsid w:val="54356296"/>
    <w:rsid w:val="545333E8"/>
    <w:rsid w:val="54537985"/>
    <w:rsid w:val="54541558"/>
    <w:rsid w:val="545A34B2"/>
    <w:rsid w:val="545F2D48"/>
    <w:rsid w:val="54684287"/>
    <w:rsid w:val="54722618"/>
    <w:rsid w:val="54757BF7"/>
    <w:rsid w:val="547A32A8"/>
    <w:rsid w:val="54824534"/>
    <w:rsid w:val="549207FF"/>
    <w:rsid w:val="54A156E6"/>
    <w:rsid w:val="54A81B46"/>
    <w:rsid w:val="54AB0292"/>
    <w:rsid w:val="54AE49FC"/>
    <w:rsid w:val="54BA52B4"/>
    <w:rsid w:val="54C35392"/>
    <w:rsid w:val="54CC2B3B"/>
    <w:rsid w:val="54CD52B0"/>
    <w:rsid w:val="54D17D1C"/>
    <w:rsid w:val="54DE700C"/>
    <w:rsid w:val="54E650F9"/>
    <w:rsid w:val="54F5168F"/>
    <w:rsid w:val="55024356"/>
    <w:rsid w:val="55163126"/>
    <w:rsid w:val="551E3DB6"/>
    <w:rsid w:val="5520234F"/>
    <w:rsid w:val="552221BA"/>
    <w:rsid w:val="552227BC"/>
    <w:rsid w:val="553009FC"/>
    <w:rsid w:val="553271D3"/>
    <w:rsid w:val="55362C2B"/>
    <w:rsid w:val="553F72DB"/>
    <w:rsid w:val="55442971"/>
    <w:rsid w:val="55487179"/>
    <w:rsid w:val="555D5FF6"/>
    <w:rsid w:val="55633C6B"/>
    <w:rsid w:val="557629AF"/>
    <w:rsid w:val="559F5609"/>
    <w:rsid w:val="55A10B0C"/>
    <w:rsid w:val="55AD03B6"/>
    <w:rsid w:val="55B37AEE"/>
    <w:rsid w:val="55B84EAE"/>
    <w:rsid w:val="55CF6116"/>
    <w:rsid w:val="55FF20EE"/>
    <w:rsid w:val="560B6EB6"/>
    <w:rsid w:val="56110DC0"/>
    <w:rsid w:val="56114643"/>
    <w:rsid w:val="56206DD9"/>
    <w:rsid w:val="562A45DB"/>
    <w:rsid w:val="563C2F09"/>
    <w:rsid w:val="56586B46"/>
    <w:rsid w:val="56594A37"/>
    <w:rsid w:val="56653CED"/>
    <w:rsid w:val="567C6152"/>
    <w:rsid w:val="56B72852"/>
    <w:rsid w:val="56B86AB4"/>
    <w:rsid w:val="56C146CF"/>
    <w:rsid w:val="56C90296"/>
    <w:rsid w:val="56D800EC"/>
    <w:rsid w:val="56E119F9"/>
    <w:rsid w:val="56EE08AC"/>
    <w:rsid w:val="56F07502"/>
    <w:rsid w:val="56FC5D56"/>
    <w:rsid w:val="571B71D3"/>
    <w:rsid w:val="57310F0C"/>
    <w:rsid w:val="57316C99"/>
    <w:rsid w:val="57363121"/>
    <w:rsid w:val="57387EEA"/>
    <w:rsid w:val="57396CD9"/>
    <w:rsid w:val="573A4B05"/>
    <w:rsid w:val="573A5D9A"/>
    <w:rsid w:val="574038D4"/>
    <w:rsid w:val="57435CBA"/>
    <w:rsid w:val="57437223"/>
    <w:rsid w:val="57444E15"/>
    <w:rsid w:val="574F4CAA"/>
    <w:rsid w:val="578505F0"/>
    <w:rsid w:val="57990B21"/>
    <w:rsid w:val="579D05BD"/>
    <w:rsid w:val="57A43B4F"/>
    <w:rsid w:val="57AF497F"/>
    <w:rsid w:val="57B41CE4"/>
    <w:rsid w:val="57B57870"/>
    <w:rsid w:val="57CB6E97"/>
    <w:rsid w:val="57DC747B"/>
    <w:rsid w:val="57DF4E52"/>
    <w:rsid w:val="57ED06D1"/>
    <w:rsid w:val="58013AEE"/>
    <w:rsid w:val="580356EA"/>
    <w:rsid w:val="5809477E"/>
    <w:rsid w:val="580C5702"/>
    <w:rsid w:val="580F7F2A"/>
    <w:rsid w:val="5813728B"/>
    <w:rsid w:val="58193325"/>
    <w:rsid w:val="582F6BBC"/>
    <w:rsid w:val="58312988"/>
    <w:rsid w:val="58422036"/>
    <w:rsid w:val="58422359"/>
    <w:rsid w:val="585175C5"/>
    <w:rsid w:val="58521E25"/>
    <w:rsid w:val="585D7262"/>
    <w:rsid w:val="58636A07"/>
    <w:rsid w:val="586462FF"/>
    <w:rsid w:val="58701BA4"/>
    <w:rsid w:val="587305AA"/>
    <w:rsid w:val="58770B2E"/>
    <w:rsid w:val="58774DB2"/>
    <w:rsid w:val="58866860"/>
    <w:rsid w:val="588C3C47"/>
    <w:rsid w:val="58907EDA"/>
    <w:rsid w:val="5896462C"/>
    <w:rsid w:val="58B16DE5"/>
    <w:rsid w:val="58C3742F"/>
    <w:rsid w:val="58C52932"/>
    <w:rsid w:val="58C838B7"/>
    <w:rsid w:val="58CD0F89"/>
    <w:rsid w:val="58EB4BB9"/>
    <w:rsid w:val="58EC2D82"/>
    <w:rsid w:val="58F2098E"/>
    <w:rsid w:val="59056C26"/>
    <w:rsid w:val="59062D63"/>
    <w:rsid w:val="5906737F"/>
    <w:rsid w:val="59096EE1"/>
    <w:rsid w:val="590D2D27"/>
    <w:rsid w:val="59103CAB"/>
    <w:rsid w:val="59335421"/>
    <w:rsid w:val="593C5DBF"/>
    <w:rsid w:val="59534E81"/>
    <w:rsid w:val="59597561"/>
    <w:rsid w:val="597A115C"/>
    <w:rsid w:val="597B7C32"/>
    <w:rsid w:val="597C5538"/>
    <w:rsid w:val="597F55E4"/>
    <w:rsid w:val="59810AE7"/>
    <w:rsid w:val="59974E89"/>
    <w:rsid w:val="5998070C"/>
    <w:rsid w:val="59993355"/>
    <w:rsid w:val="599A3C0F"/>
    <w:rsid w:val="599F2295"/>
    <w:rsid w:val="599F5615"/>
    <w:rsid w:val="59B447B9"/>
    <w:rsid w:val="59C67F57"/>
    <w:rsid w:val="59CA2480"/>
    <w:rsid w:val="59D40231"/>
    <w:rsid w:val="59DB7EFC"/>
    <w:rsid w:val="59DD0129"/>
    <w:rsid w:val="59E41FE5"/>
    <w:rsid w:val="59E438FC"/>
    <w:rsid w:val="59E6628D"/>
    <w:rsid w:val="5A047A3B"/>
    <w:rsid w:val="5A1843DA"/>
    <w:rsid w:val="5A203D5A"/>
    <w:rsid w:val="5A2B6347"/>
    <w:rsid w:val="5A2E6778"/>
    <w:rsid w:val="5A317606"/>
    <w:rsid w:val="5A404398"/>
    <w:rsid w:val="5A585FE6"/>
    <w:rsid w:val="5A5B3207"/>
    <w:rsid w:val="5A5D5D9F"/>
    <w:rsid w:val="5A600155"/>
    <w:rsid w:val="5A677AE0"/>
    <w:rsid w:val="5A6E667E"/>
    <w:rsid w:val="5A711F99"/>
    <w:rsid w:val="5A722EBF"/>
    <w:rsid w:val="5A750BC8"/>
    <w:rsid w:val="5A781F79"/>
    <w:rsid w:val="5A7B1A41"/>
    <w:rsid w:val="5A7B511B"/>
    <w:rsid w:val="5A827B85"/>
    <w:rsid w:val="5A835D8B"/>
    <w:rsid w:val="5A8967B3"/>
    <w:rsid w:val="5A904EAA"/>
    <w:rsid w:val="5A961BCC"/>
    <w:rsid w:val="5A995D31"/>
    <w:rsid w:val="5AA06720"/>
    <w:rsid w:val="5AA553C6"/>
    <w:rsid w:val="5AAD3F24"/>
    <w:rsid w:val="5AB6785F"/>
    <w:rsid w:val="5AB96265"/>
    <w:rsid w:val="5ACE2B16"/>
    <w:rsid w:val="5ACF352D"/>
    <w:rsid w:val="5ADE05D7"/>
    <w:rsid w:val="5AF634A3"/>
    <w:rsid w:val="5AF815CD"/>
    <w:rsid w:val="5AFB2552"/>
    <w:rsid w:val="5B01445B"/>
    <w:rsid w:val="5B175BE2"/>
    <w:rsid w:val="5B312A2C"/>
    <w:rsid w:val="5B31562C"/>
    <w:rsid w:val="5B3226CB"/>
    <w:rsid w:val="5B3B58D2"/>
    <w:rsid w:val="5B3D7C9E"/>
    <w:rsid w:val="5B4B2B4A"/>
    <w:rsid w:val="5B57280D"/>
    <w:rsid w:val="5B5828EC"/>
    <w:rsid w:val="5B5D01DC"/>
    <w:rsid w:val="5B5E0D4A"/>
    <w:rsid w:val="5B5E269F"/>
    <w:rsid w:val="5B5E47F5"/>
    <w:rsid w:val="5B6D4749"/>
    <w:rsid w:val="5B785A54"/>
    <w:rsid w:val="5B833B13"/>
    <w:rsid w:val="5B9C6218"/>
    <w:rsid w:val="5BA426E4"/>
    <w:rsid w:val="5BA7046C"/>
    <w:rsid w:val="5BB00D7C"/>
    <w:rsid w:val="5BB27D44"/>
    <w:rsid w:val="5BC94B29"/>
    <w:rsid w:val="5BD008DC"/>
    <w:rsid w:val="5BD0382F"/>
    <w:rsid w:val="5BDB5443"/>
    <w:rsid w:val="5BDB7642"/>
    <w:rsid w:val="5BE019E6"/>
    <w:rsid w:val="5BE158B6"/>
    <w:rsid w:val="5BE57F51"/>
    <w:rsid w:val="5BF654C6"/>
    <w:rsid w:val="5BF67E8B"/>
    <w:rsid w:val="5C057F9E"/>
    <w:rsid w:val="5C0736FA"/>
    <w:rsid w:val="5C094C8E"/>
    <w:rsid w:val="5C14521D"/>
    <w:rsid w:val="5C1A7126"/>
    <w:rsid w:val="5C257537"/>
    <w:rsid w:val="5C41066B"/>
    <w:rsid w:val="5C411ECA"/>
    <w:rsid w:val="5C45126F"/>
    <w:rsid w:val="5C454163"/>
    <w:rsid w:val="5C547A01"/>
    <w:rsid w:val="5C746032"/>
    <w:rsid w:val="5C7E26CE"/>
    <w:rsid w:val="5C8C00DE"/>
    <w:rsid w:val="5C9757F6"/>
    <w:rsid w:val="5CA16106"/>
    <w:rsid w:val="5CC1706A"/>
    <w:rsid w:val="5CCF4D19"/>
    <w:rsid w:val="5CD17D2D"/>
    <w:rsid w:val="5CD22236"/>
    <w:rsid w:val="5CE345F1"/>
    <w:rsid w:val="5CE54F78"/>
    <w:rsid w:val="5CEB0756"/>
    <w:rsid w:val="5CF12C01"/>
    <w:rsid w:val="5CFD1B08"/>
    <w:rsid w:val="5D0640D3"/>
    <w:rsid w:val="5D1154C0"/>
    <w:rsid w:val="5D142BC1"/>
    <w:rsid w:val="5D1560FD"/>
    <w:rsid w:val="5D1B0C6A"/>
    <w:rsid w:val="5D1C654C"/>
    <w:rsid w:val="5D1D1D0E"/>
    <w:rsid w:val="5D2452AB"/>
    <w:rsid w:val="5D2C349D"/>
    <w:rsid w:val="5D2D1F57"/>
    <w:rsid w:val="5D416261"/>
    <w:rsid w:val="5D4A5ECF"/>
    <w:rsid w:val="5D4F0169"/>
    <w:rsid w:val="5D614C2C"/>
    <w:rsid w:val="5D620742"/>
    <w:rsid w:val="5D6654AD"/>
    <w:rsid w:val="5D6C12B4"/>
    <w:rsid w:val="5D7A620B"/>
    <w:rsid w:val="5D7C58F3"/>
    <w:rsid w:val="5D8708AF"/>
    <w:rsid w:val="5D946993"/>
    <w:rsid w:val="5DAD533E"/>
    <w:rsid w:val="5DD82C45"/>
    <w:rsid w:val="5DDB7C80"/>
    <w:rsid w:val="5DF02C6F"/>
    <w:rsid w:val="5DF221BF"/>
    <w:rsid w:val="5DFB6FC0"/>
    <w:rsid w:val="5E10231D"/>
    <w:rsid w:val="5E19246F"/>
    <w:rsid w:val="5E230DD5"/>
    <w:rsid w:val="5E5E18DF"/>
    <w:rsid w:val="5E712AFE"/>
    <w:rsid w:val="5E741311"/>
    <w:rsid w:val="5E8671B6"/>
    <w:rsid w:val="5E8B3FA9"/>
    <w:rsid w:val="5E9C18B6"/>
    <w:rsid w:val="5EA07AA0"/>
    <w:rsid w:val="5EB400EF"/>
    <w:rsid w:val="5EDD34B2"/>
    <w:rsid w:val="5EF04511"/>
    <w:rsid w:val="5EF50B59"/>
    <w:rsid w:val="5EFB6042"/>
    <w:rsid w:val="5F053371"/>
    <w:rsid w:val="5F14140D"/>
    <w:rsid w:val="5F16108D"/>
    <w:rsid w:val="5F1D0A18"/>
    <w:rsid w:val="5F243C26"/>
    <w:rsid w:val="5F2538A6"/>
    <w:rsid w:val="5F313C2B"/>
    <w:rsid w:val="5F324040"/>
    <w:rsid w:val="5F3D0F4D"/>
    <w:rsid w:val="5F444D06"/>
    <w:rsid w:val="5F4A29C5"/>
    <w:rsid w:val="5F4A7A08"/>
    <w:rsid w:val="5F731427"/>
    <w:rsid w:val="5F7836B0"/>
    <w:rsid w:val="5F7C0E05"/>
    <w:rsid w:val="5F7D55BA"/>
    <w:rsid w:val="5F7E2758"/>
    <w:rsid w:val="5FA91901"/>
    <w:rsid w:val="5FD45FC8"/>
    <w:rsid w:val="5FD614CB"/>
    <w:rsid w:val="5FD913F1"/>
    <w:rsid w:val="5FFA76EA"/>
    <w:rsid w:val="5FFB74B4"/>
    <w:rsid w:val="5FFF41A9"/>
    <w:rsid w:val="60056D21"/>
    <w:rsid w:val="602244B8"/>
    <w:rsid w:val="60470B25"/>
    <w:rsid w:val="604B44D1"/>
    <w:rsid w:val="604C110A"/>
    <w:rsid w:val="60537DDF"/>
    <w:rsid w:val="60600350"/>
    <w:rsid w:val="60621236"/>
    <w:rsid w:val="60676CF9"/>
    <w:rsid w:val="6079073C"/>
    <w:rsid w:val="60991209"/>
    <w:rsid w:val="609F53C3"/>
    <w:rsid w:val="60AD5CAC"/>
    <w:rsid w:val="60B24332"/>
    <w:rsid w:val="60BE175D"/>
    <w:rsid w:val="60C013A9"/>
    <w:rsid w:val="60C26B4A"/>
    <w:rsid w:val="60C43D77"/>
    <w:rsid w:val="60C676E5"/>
    <w:rsid w:val="60E732E5"/>
    <w:rsid w:val="61020915"/>
    <w:rsid w:val="610C53DD"/>
    <w:rsid w:val="610D0B0A"/>
    <w:rsid w:val="610D6E85"/>
    <w:rsid w:val="61146955"/>
    <w:rsid w:val="61377739"/>
    <w:rsid w:val="6138200C"/>
    <w:rsid w:val="61636C29"/>
    <w:rsid w:val="616D02E8"/>
    <w:rsid w:val="616D1899"/>
    <w:rsid w:val="61707DCC"/>
    <w:rsid w:val="6172620B"/>
    <w:rsid w:val="61794F5C"/>
    <w:rsid w:val="61804A86"/>
    <w:rsid w:val="619C19AE"/>
    <w:rsid w:val="619E0AB7"/>
    <w:rsid w:val="61A11A3C"/>
    <w:rsid w:val="61B21CD6"/>
    <w:rsid w:val="61D01CF8"/>
    <w:rsid w:val="61D36526"/>
    <w:rsid w:val="61D5316E"/>
    <w:rsid w:val="61D67021"/>
    <w:rsid w:val="61EA0211"/>
    <w:rsid w:val="61EB473F"/>
    <w:rsid w:val="61F84262"/>
    <w:rsid w:val="61FA11EA"/>
    <w:rsid w:val="61FA20CA"/>
    <w:rsid w:val="62005C13"/>
    <w:rsid w:val="62077C55"/>
    <w:rsid w:val="6221580D"/>
    <w:rsid w:val="623A6737"/>
    <w:rsid w:val="623E5299"/>
    <w:rsid w:val="62686BD3"/>
    <w:rsid w:val="62793C9D"/>
    <w:rsid w:val="627C678B"/>
    <w:rsid w:val="6283241D"/>
    <w:rsid w:val="62AB1E1C"/>
    <w:rsid w:val="62B03461"/>
    <w:rsid w:val="62B06873"/>
    <w:rsid w:val="62B81204"/>
    <w:rsid w:val="62BB2188"/>
    <w:rsid w:val="62DD4B3D"/>
    <w:rsid w:val="62DF4947"/>
    <w:rsid w:val="62E123C8"/>
    <w:rsid w:val="62E2795C"/>
    <w:rsid w:val="62EC4D3B"/>
    <w:rsid w:val="62F04F98"/>
    <w:rsid w:val="63163C4D"/>
    <w:rsid w:val="63595290"/>
    <w:rsid w:val="636E7A2E"/>
    <w:rsid w:val="637270EC"/>
    <w:rsid w:val="6376303B"/>
    <w:rsid w:val="637D5ACA"/>
    <w:rsid w:val="63830736"/>
    <w:rsid w:val="638D24E1"/>
    <w:rsid w:val="639B20E8"/>
    <w:rsid w:val="639F1518"/>
    <w:rsid w:val="63AB3CC0"/>
    <w:rsid w:val="63AF7EC5"/>
    <w:rsid w:val="63B86BA8"/>
    <w:rsid w:val="63C976B3"/>
    <w:rsid w:val="63D3271E"/>
    <w:rsid w:val="63D45124"/>
    <w:rsid w:val="63D84EDF"/>
    <w:rsid w:val="63EB60FE"/>
    <w:rsid w:val="63F957DE"/>
    <w:rsid w:val="63FD6F73"/>
    <w:rsid w:val="6423549F"/>
    <w:rsid w:val="643A5ABF"/>
    <w:rsid w:val="64407131"/>
    <w:rsid w:val="6443678C"/>
    <w:rsid w:val="64490695"/>
    <w:rsid w:val="64592EAE"/>
    <w:rsid w:val="64624DCD"/>
    <w:rsid w:val="64857F85"/>
    <w:rsid w:val="64911D90"/>
    <w:rsid w:val="6497618F"/>
    <w:rsid w:val="649F7E44"/>
    <w:rsid w:val="64AC4EB7"/>
    <w:rsid w:val="64B16DC0"/>
    <w:rsid w:val="64B242FB"/>
    <w:rsid w:val="64B82491"/>
    <w:rsid w:val="64C634E2"/>
    <w:rsid w:val="64C94467"/>
    <w:rsid w:val="64CA4AE0"/>
    <w:rsid w:val="64CE1249"/>
    <w:rsid w:val="64DE698B"/>
    <w:rsid w:val="64E01E8E"/>
    <w:rsid w:val="64E50514"/>
    <w:rsid w:val="65046BCA"/>
    <w:rsid w:val="650A2CD2"/>
    <w:rsid w:val="651C7490"/>
    <w:rsid w:val="652C5210"/>
    <w:rsid w:val="652D5879"/>
    <w:rsid w:val="65352EBF"/>
    <w:rsid w:val="653F0F40"/>
    <w:rsid w:val="654D0AF9"/>
    <w:rsid w:val="654E7F43"/>
    <w:rsid w:val="65541E4C"/>
    <w:rsid w:val="655F4F8C"/>
    <w:rsid w:val="656C4713"/>
    <w:rsid w:val="65790D87"/>
    <w:rsid w:val="657C3F37"/>
    <w:rsid w:val="65A307FF"/>
    <w:rsid w:val="65A31BCC"/>
    <w:rsid w:val="65A73364"/>
    <w:rsid w:val="65A818D7"/>
    <w:rsid w:val="65AD24DB"/>
    <w:rsid w:val="65B52736"/>
    <w:rsid w:val="65B86FD6"/>
    <w:rsid w:val="65C6724F"/>
    <w:rsid w:val="65D837D4"/>
    <w:rsid w:val="65E34F33"/>
    <w:rsid w:val="65E7279C"/>
    <w:rsid w:val="65E848BE"/>
    <w:rsid w:val="65F546D2"/>
    <w:rsid w:val="66001BA8"/>
    <w:rsid w:val="66007E83"/>
    <w:rsid w:val="66171B8A"/>
    <w:rsid w:val="662856A8"/>
    <w:rsid w:val="66433CD3"/>
    <w:rsid w:val="666B23BE"/>
    <w:rsid w:val="667927DD"/>
    <w:rsid w:val="667D3BE9"/>
    <w:rsid w:val="669009C2"/>
    <w:rsid w:val="66971CCD"/>
    <w:rsid w:val="66A86D18"/>
    <w:rsid w:val="66B552CE"/>
    <w:rsid w:val="66BB2508"/>
    <w:rsid w:val="66CB54FB"/>
    <w:rsid w:val="66D1515F"/>
    <w:rsid w:val="66DC6D31"/>
    <w:rsid w:val="66E9620A"/>
    <w:rsid w:val="66F4722E"/>
    <w:rsid w:val="6700439A"/>
    <w:rsid w:val="67073155"/>
    <w:rsid w:val="67077294"/>
    <w:rsid w:val="6709601B"/>
    <w:rsid w:val="67186181"/>
    <w:rsid w:val="67385ED6"/>
    <w:rsid w:val="674A0925"/>
    <w:rsid w:val="674E0132"/>
    <w:rsid w:val="676F7BC1"/>
    <w:rsid w:val="6777664F"/>
    <w:rsid w:val="67811444"/>
    <w:rsid w:val="6794237B"/>
    <w:rsid w:val="67B55803"/>
    <w:rsid w:val="67B5779E"/>
    <w:rsid w:val="67C7218E"/>
    <w:rsid w:val="67D73C08"/>
    <w:rsid w:val="67E7378C"/>
    <w:rsid w:val="67E74384"/>
    <w:rsid w:val="67E85689"/>
    <w:rsid w:val="6804422E"/>
    <w:rsid w:val="681D1441"/>
    <w:rsid w:val="68282ED7"/>
    <w:rsid w:val="682D61A8"/>
    <w:rsid w:val="68346772"/>
    <w:rsid w:val="68355788"/>
    <w:rsid w:val="683D7311"/>
    <w:rsid w:val="6841159B"/>
    <w:rsid w:val="6843121A"/>
    <w:rsid w:val="68447098"/>
    <w:rsid w:val="68453257"/>
    <w:rsid w:val="685B6E6C"/>
    <w:rsid w:val="68716A37"/>
    <w:rsid w:val="6876434D"/>
    <w:rsid w:val="688C389A"/>
    <w:rsid w:val="688E1EF6"/>
    <w:rsid w:val="689B512C"/>
    <w:rsid w:val="689C5FE0"/>
    <w:rsid w:val="68A27315"/>
    <w:rsid w:val="68A455D9"/>
    <w:rsid w:val="68A55548"/>
    <w:rsid w:val="68AB7945"/>
    <w:rsid w:val="68B150D2"/>
    <w:rsid w:val="68B40255"/>
    <w:rsid w:val="68B946CD"/>
    <w:rsid w:val="68BA215E"/>
    <w:rsid w:val="68BA74FA"/>
    <w:rsid w:val="68C23834"/>
    <w:rsid w:val="68C57CD5"/>
    <w:rsid w:val="68D04302"/>
    <w:rsid w:val="68FC3B22"/>
    <w:rsid w:val="692614B7"/>
    <w:rsid w:val="692944A2"/>
    <w:rsid w:val="693862AF"/>
    <w:rsid w:val="69393D31"/>
    <w:rsid w:val="693F23B7"/>
    <w:rsid w:val="69425CA1"/>
    <w:rsid w:val="69474460"/>
    <w:rsid w:val="694E0453"/>
    <w:rsid w:val="6958090E"/>
    <w:rsid w:val="69677364"/>
    <w:rsid w:val="69741F49"/>
    <w:rsid w:val="69887333"/>
    <w:rsid w:val="699356C4"/>
    <w:rsid w:val="69985A20"/>
    <w:rsid w:val="69A70AE2"/>
    <w:rsid w:val="69C2047C"/>
    <w:rsid w:val="69CC1270"/>
    <w:rsid w:val="69CD45A5"/>
    <w:rsid w:val="69D803B7"/>
    <w:rsid w:val="69EB3B55"/>
    <w:rsid w:val="6A001F59"/>
    <w:rsid w:val="6A0B3DBD"/>
    <w:rsid w:val="6A294C0B"/>
    <w:rsid w:val="6A4A404F"/>
    <w:rsid w:val="6A4E2574"/>
    <w:rsid w:val="6A524969"/>
    <w:rsid w:val="6A5D4D8D"/>
    <w:rsid w:val="6A5E2067"/>
    <w:rsid w:val="6A692A45"/>
    <w:rsid w:val="6A775937"/>
    <w:rsid w:val="6A7E0B45"/>
    <w:rsid w:val="6A895165"/>
    <w:rsid w:val="6A8D5654"/>
    <w:rsid w:val="6A986D66"/>
    <w:rsid w:val="6AAA3BE3"/>
    <w:rsid w:val="6ACE3AA8"/>
    <w:rsid w:val="6AD0680E"/>
    <w:rsid w:val="6AE43D6D"/>
    <w:rsid w:val="6AFD571B"/>
    <w:rsid w:val="6AFE6501"/>
    <w:rsid w:val="6B084CDD"/>
    <w:rsid w:val="6B0B01CB"/>
    <w:rsid w:val="6B244B56"/>
    <w:rsid w:val="6B387DE1"/>
    <w:rsid w:val="6B3B477B"/>
    <w:rsid w:val="6B4B4A16"/>
    <w:rsid w:val="6B4E3F40"/>
    <w:rsid w:val="6B5635ED"/>
    <w:rsid w:val="6B5E086B"/>
    <w:rsid w:val="6B616BB9"/>
    <w:rsid w:val="6B7340DA"/>
    <w:rsid w:val="6B7E50AB"/>
    <w:rsid w:val="6B80414A"/>
    <w:rsid w:val="6B805304"/>
    <w:rsid w:val="6BA21BA1"/>
    <w:rsid w:val="6BA718AC"/>
    <w:rsid w:val="6BAC75D4"/>
    <w:rsid w:val="6BBB054D"/>
    <w:rsid w:val="6BC1314A"/>
    <w:rsid w:val="6BCA0B67"/>
    <w:rsid w:val="6BCD02EE"/>
    <w:rsid w:val="6BD04447"/>
    <w:rsid w:val="6BEA109C"/>
    <w:rsid w:val="6BF1198A"/>
    <w:rsid w:val="6C0F63FD"/>
    <w:rsid w:val="6C1420B3"/>
    <w:rsid w:val="6C212D00"/>
    <w:rsid w:val="6C2417C7"/>
    <w:rsid w:val="6C28538B"/>
    <w:rsid w:val="6C4471AC"/>
    <w:rsid w:val="6C4F3D29"/>
    <w:rsid w:val="6C8230DA"/>
    <w:rsid w:val="6C8C72EE"/>
    <w:rsid w:val="6C974F09"/>
    <w:rsid w:val="6CB01D5E"/>
    <w:rsid w:val="6CB501F1"/>
    <w:rsid w:val="6CCE4B92"/>
    <w:rsid w:val="6CD27D15"/>
    <w:rsid w:val="6CD66638"/>
    <w:rsid w:val="6CEC7FEA"/>
    <w:rsid w:val="6CED104F"/>
    <w:rsid w:val="6CF265F7"/>
    <w:rsid w:val="6CF5276D"/>
    <w:rsid w:val="6D0B689D"/>
    <w:rsid w:val="6D183F2A"/>
    <w:rsid w:val="6D1C6E8F"/>
    <w:rsid w:val="6D231BF3"/>
    <w:rsid w:val="6D3C51C1"/>
    <w:rsid w:val="6D454822"/>
    <w:rsid w:val="6D471D03"/>
    <w:rsid w:val="6D4E0963"/>
    <w:rsid w:val="6D67188D"/>
    <w:rsid w:val="6D673A8B"/>
    <w:rsid w:val="6D693B6D"/>
    <w:rsid w:val="6D6E4213"/>
    <w:rsid w:val="6D8B4F45"/>
    <w:rsid w:val="6DA325EB"/>
    <w:rsid w:val="6DA77D08"/>
    <w:rsid w:val="6DAA57FA"/>
    <w:rsid w:val="6DBC0F97"/>
    <w:rsid w:val="6DBC76BD"/>
    <w:rsid w:val="6DBD5BD8"/>
    <w:rsid w:val="6DC360B7"/>
    <w:rsid w:val="6DC376CE"/>
    <w:rsid w:val="6DC45C3C"/>
    <w:rsid w:val="6DD156B9"/>
    <w:rsid w:val="6DD15F50"/>
    <w:rsid w:val="6DD206C1"/>
    <w:rsid w:val="6DD30BBC"/>
    <w:rsid w:val="6DD62421"/>
    <w:rsid w:val="6DD96349"/>
    <w:rsid w:val="6DE64BF1"/>
    <w:rsid w:val="6DE82E4A"/>
    <w:rsid w:val="6E176632"/>
    <w:rsid w:val="6E270646"/>
    <w:rsid w:val="6E3A7667"/>
    <w:rsid w:val="6E3D3FA0"/>
    <w:rsid w:val="6E550908"/>
    <w:rsid w:val="6E634F36"/>
    <w:rsid w:val="6E737A8D"/>
    <w:rsid w:val="6EA13894"/>
    <w:rsid w:val="6EA43493"/>
    <w:rsid w:val="6EB227A9"/>
    <w:rsid w:val="6ED51A64"/>
    <w:rsid w:val="6EE420A1"/>
    <w:rsid w:val="6EE67218"/>
    <w:rsid w:val="6EE92D67"/>
    <w:rsid w:val="6EEA6186"/>
    <w:rsid w:val="6EEB3FD1"/>
    <w:rsid w:val="6EEE265C"/>
    <w:rsid w:val="6F1E743A"/>
    <w:rsid w:val="6F5C2C41"/>
    <w:rsid w:val="6F623370"/>
    <w:rsid w:val="6F627B98"/>
    <w:rsid w:val="6F6560B7"/>
    <w:rsid w:val="6F6E180D"/>
    <w:rsid w:val="6F7271AA"/>
    <w:rsid w:val="6F757F68"/>
    <w:rsid w:val="6F76166B"/>
    <w:rsid w:val="6F7A7AB5"/>
    <w:rsid w:val="6F89472B"/>
    <w:rsid w:val="6F8F3E7A"/>
    <w:rsid w:val="6F9D06BF"/>
    <w:rsid w:val="6FA44A4C"/>
    <w:rsid w:val="6FB114AB"/>
    <w:rsid w:val="6FB2556F"/>
    <w:rsid w:val="6FBA6831"/>
    <w:rsid w:val="6FD85E0E"/>
    <w:rsid w:val="6FDA1311"/>
    <w:rsid w:val="6FE771E8"/>
    <w:rsid w:val="6FE85134"/>
    <w:rsid w:val="6FE860A9"/>
    <w:rsid w:val="6FF808C2"/>
    <w:rsid w:val="701C1A9E"/>
    <w:rsid w:val="702C6ED1"/>
    <w:rsid w:val="702D066A"/>
    <w:rsid w:val="70320D29"/>
    <w:rsid w:val="70334A73"/>
    <w:rsid w:val="7037082E"/>
    <w:rsid w:val="704241B9"/>
    <w:rsid w:val="70520204"/>
    <w:rsid w:val="705521D4"/>
    <w:rsid w:val="705D1DAE"/>
    <w:rsid w:val="708A0269"/>
    <w:rsid w:val="708A7E30"/>
    <w:rsid w:val="709B1AC9"/>
    <w:rsid w:val="709F6BB5"/>
    <w:rsid w:val="70A17A56"/>
    <w:rsid w:val="70A839B4"/>
    <w:rsid w:val="70B12952"/>
    <w:rsid w:val="70B704DA"/>
    <w:rsid w:val="70BB05FF"/>
    <w:rsid w:val="70C04A87"/>
    <w:rsid w:val="70C35C2F"/>
    <w:rsid w:val="70F12BF9"/>
    <w:rsid w:val="70FF5871"/>
    <w:rsid w:val="710357C5"/>
    <w:rsid w:val="710C3399"/>
    <w:rsid w:val="71222644"/>
    <w:rsid w:val="71266FB1"/>
    <w:rsid w:val="71367F49"/>
    <w:rsid w:val="71450563"/>
    <w:rsid w:val="714A38A9"/>
    <w:rsid w:val="715B556F"/>
    <w:rsid w:val="715F4991"/>
    <w:rsid w:val="71682D89"/>
    <w:rsid w:val="717C3D28"/>
    <w:rsid w:val="718C1A9B"/>
    <w:rsid w:val="71915F81"/>
    <w:rsid w:val="719B55F0"/>
    <w:rsid w:val="719E7794"/>
    <w:rsid w:val="71C21A16"/>
    <w:rsid w:val="71C34FDA"/>
    <w:rsid w:val="71C7555A"/>
    <w:rsid w:val="71C77915"/>
    <w:rsid w:val="71E27D68"/>
    <w:rsid w:val="71F0237B"/>
    <w:rsid w:val="71F44E84"/>
    <w:rsid w:val="71FC6A0D"/>
    <w:rsid w:val="72060926"/>
    <w:rsid w:val="72204C2A"/>
    <w:rsid w:val="722978DD"/>
    <w:rsid w:val="72297DD9"/>
    <w:rsid w:val="722E6263"/>
    <w:rsid w:val="7248108B"/>
    <w:rsid w:val="724B2A8B"/>
    <w:rsid w:val="724E1E5C"/>
    <w:rsid w:val="725A4828"/>
    <w:rsid w:val="728C0964"/>
    <w:rsid w:val="72A33D23"/>
    <w:rsid w:val="72AB4A8E"/>
    <w:rsid w:val="72B92643"/>
    <w:rsid w:val="72C36DB2"/>
    <w:rsid w:val="72C53ED8"/>
    <w:rsid w:val="72F3666A"/>
    <w:rsid w:val="72FC0C75"/>
    <w:rsid w:val="73005DFF"/>
    <w:rsid w:val="73047240"/>
    <w:rsid w:val="730936C7"/>
    <w:rsid w:val="732112BE"/>
    <w:rsid w:val="73337B0E"/>
    <w:rsid w:val="73476A2F"/>
    <w:rsid w:val="7348106F"/>
    <w:rsid w:val="73491F32"/>
    <w:rsid w:val="73575910"/>
    <w:rsid w:val="735F1ED8"/>
    <w:rsid w:val="73663A61"/>
    <w:rsid w:val="736B26F8"/>
    <w:rsid w:val="736E7788"/>
    <w:rsid w:val="737B4006"/>
    <w:rsid w:val="737E02F7"/>
    <w:rsid w:val="73924EA0"/>
    <w:rsid w:val="7393362B"/>
    <w:rsid w:val="739C3F3B"/>
    <w:rsid w:val="73A02941"/>
    <w:rsid w:val="73A66A49"/>
    <w:rsid w:val="73A744CA"/>
    <w:rsid w:val="73B33669"/>
    <w:rsid w:val="73BE521F"/>
    <w:rsid w:val="73C130D5"/>
    <w:rsid w:val="73C92AEE"/>
    <w:rsid w:val="73D52720"/>
    <w:rsid w:val="73DB1277"/>
    <w:rsid w:val="73F47817"/>
    <w:rsid w:val="74017B6D"/>
    <w:rsid w:val="740206CB"/>
    <w:rsid w:val="74030EA8"/>
    <w:rsid w:val="74032D39"/>
    <w:rsid w:val="740F2581"/>
    <w:rsid w:val="743B61CE"/>
    <w:rsid w:val="744359CE"/>
    <w:rsid w:val="744A7557"/>
    <w:rsid w:val="744B0CFD"/>
    <w:rsid w:val="744C085C"/>
    <w:rsid w:val="744E128A"/>
    <w:rsid w:val="746229FF"/>
    <w:rsid w:val="74666E87"/>
    <w:rsid w:val="74676E1F"/>
    <w:rsid w:val="746C0790"/>
    <w:rsid w:val="748443D9"/>
    <w:rsid w:val="748737F0"/>
    <w:rsid w:val="7492574D"/>
    <w:rsid w:val="749C3ADE"/>
    <w:rsid w:val="74BC48DB"/>
    <w:rsid w:val="74BE1A94"/>
    <w:rsid w:val="74C701A5"/>
    <w:rsid w:val="74CC1A51"/>
    <w:rsid w:val="74D22EDB"/>
    <w:rsid w:val="74D516B9"/>
    <w:rsid w:val="74D76F78"/>
    <w:rsid w:val="75053D25"/>
    <w:rsid w:val="75084492"/>
    <w:rsid w:val="750F2674"/>
    <w:rsid w:val="75144A21"/>
    <w:rsid w:val="75186CAB"/>
    <w:rsid w:val="752A6BC5"/>
    <w:rsid w:val="752B7ECA"/>
    <w:rsid w:val="7538395C"/>
    <w:rsid w:val="753A3015"/>
    <w:rsid w:val="753F0DDA"/>
    <w:rsid w:val="75532D7E"/>
    <w:rsid w:val="755E3B9C"/>
    <w:rsid w:val="755F7626"/>
    <w:rsid w:val="75653527"/>
    <w:rsid w:val="757649DB"/>
    <w:rsid w:val="75764AC6"/>
    <w:rsid w:val="757C69CF"/>
    <w:rsid w:val="758D7A4D"/>
    <w:rsid w:val="75A07E88"/>
    <w:rsid w:val="75AF4124"/>
    <w:rsid w:val="75AF51C9"/>
    <w:rsid w:val="75C54845"/>
    <w:rsid w:val="75CB1FD1"/>
    <w:rsid w:val="75D934E5"/>
    <w:rsid w:val="75DA09B0"/>
    <w:rsid w:val="75E7780A"/>
    <w:rsid w:val="760403C2"/>
    <w:rsid w:val="760D7ABC"/>
    <w:rsid w:val="762D2F6F"/>
    <w:rsid w:val="764B27EC"/>
    <w:rsid w:val="765C68D8"/>
    <w:rsid w:val="766F1C20"/>
    <w:rsid w:val="76705658"/>
    <w:rsid w:val="767201E1"/>
    <w:rsid w:val="767E2DF5"/>
    <w:rsid w:val="76845473"/>
    <w:rsid w:val="76866E81"/>
    <w:rsid w:val="769728CE"/>
    <w:rsid w:val="76A651B8"/>
    <w:rsid w:val="76A91720"/>
    <w:rsid w:val="76AB2B00"/>
    <w:rsid w:val="76AE17F9"/>
    <w:rsid w:val="76AF2244"/>
    <w:rsid w:val="76B05A7E"/>
    <w:rsid w:val="76B26A4C"/>
    <w:rsid w:val="76C92967"/>
    <w:rsid w:val="76CA5260"/>
    <w:rsid w:val="76E94FCC"/>
    <w:rsid w:val="76F75EBB"/>
    <w:rsid w:val="772B1DE7"/>
    <w:rsid w:val="77357EB0"/>
    <w:rsid w:val="774F434C"/>
    <w:rsid w:val="77595373"/>
    <w:rsid w:val="77636A3E"/>
    <w:rsid w:val="77665ABC"/>
    <w:rsid w:val="776D7E02"/>
    <w:rsid w:val="77727D83"/>
    <w:rsid w:val="777A1697"/>
    <w:rsid w:val="777F7099"/>
    <w:rsid w:val="7782516E"/>
    <w:rsid w:val="77987566"/>
    <w:rsid w:val="77B57CE6"/>
    <w:rsid w:val="77B701AC"/>
    <w:rsid w:val="77B777B0"/>
    <w:rsid w:val="77BE5C84"/>
    <w:rsid w:val="77C05904"/>
    <w:rsid w:val="77CA1A97"/>
    <w:rsid w:val="77DC29F7"/>
    <w:rsid w:val="77DD6874"/>
    <w:rsid w:val="77E71047"/>
    <w:rsid w:val="77F0307F"/>
    <w:rsid w:val="77F3120E"/>
    <w:rsid w:val="77F315D6"/>
    <w:rsid w:val="77FB4464"/>
    <w:rsid w:val="781F6A99"/>
    <w:rsid w:val="7828402F"/>
    <w:rsid w:val="782A590B"/>
    <w:rsid w:val="784570FD"/>
    <w:rsid w:val="785155D0"/>
    <w:rsid w:val="78672B0C"/>
    <w:rsid w:val="788B4BEE"/>
    <w:rsid w:val="78913A5E"/>
    <w:rsid w:val="78921181"/>
    <w:rsid w:val="789B436E"/>
    <w:rsid w:val="789D1A6F"/>
    <w:rsid w:val="789F20D6"/>
    <w:rsid w:val="78A045CA"/>
    <w:rsid w:val="78BF7A25"/>
    <w:rsid w:val="78D356E8"/>
    <w:rsid w:val="78DC00DC"/>
    <w:rsid w:val="78DF745B"/>
    <w:rsid w:val="78E265AE"/>
    <w:rsid w:val="78F65981"/>
    <w:rsid w:val="79025017"/>
    <w:rsid w:val="79046051"/>
    <w:rsid w:val="790E548B"/>
    <w:rsid w:val="791D3D69"/>
    <w:rsid w:val="792E32AB"/>
    <w:rsid w:val="79352EE7"/>
    <w:rsid w:val="793C60F5"/>
    <w:rsid w:val="79455C0B"/>
    <w:rsid w:val="79504D96"/>
    <w:rsid w:val="796754C0"/>
    <w:rsid w:val="796E3F04"/>
    <w:rsid w:val="79727929"/>
    <w:rsid w:val="797C6EDF"/>
    <w:rsid w:val="79820DE8"/>
    <w:rsid w:val="799C1992"/>
    <w:rsid w:val="799D352A"/>
    <w:rsid w:val="79AA388F"/>
    <w:rsid w:val="79BD037F"/>
    <w:rsid w:val="79C23DD0"/>
    <w:rsid w:val="79C82A81"/>
    <w:rsid w:val="79D52DF1"/>
    <w:rsid w:val="79DE7218"/>
    <w:rsid w:val="79F3282E"/>
    <w:rsid w:val="7A0138B5"/>
    <w:rsid w:val="7A090BBD"/>
    <w:rsid w:val="7A0A44B4"/>
    <w:rsid w:val="7A1C498D"/>
    <w:rsid w:val="7A28222D"/>
    <w:rsid w:val="7A2E4CE5"/>
    <w:rsid w:val="7A4665A8"/>
    <w:rsid w:val="7A4E39B4"/>
    <w:rsid w:val="7A5D1A50"/>
    <w:rsid w:val="7A610456"/>
    <w:rsid w:val="7A634432"/>
    <w:rsid w:val="7A72784E"/>
    <w:rsid w:val="7A7F6792"/>
    <w:rsid w:val="7A936EE8"/>
    <w:rsid w:val="7ABA5188"/>
    <w:rsid w:val="7ABC62D9"/>
    <w:rsid w:val="7AC72C1A"/>
    <w:rsid w:val="7ACB02FA"/>
    <w:rsid w:val="7AD623EF"/>
    <w:rsid w:val="7AF02F11"/>
    <w:rsid w:val="7AF83E4D"/>
    <w:rsid w:val="7B036E36"/>
    <w:rsid w:val="7B230961"/>
    <w:rsid w:val="7B2F4DDF"/>
    <w:rsid w:val="7B321FF3"/>
    <w:rsid w:val="7B3B010C"/>
    <w:rsid w:val="7B3D58BD"/>
    <w:rsid w:val="7B533262"/>
    <w:rsid w:val="7B6032AE"/>
    <w:rsid w:val="7B62387C"/>
    <w:rsid w:val="7B7122A7"/>
    <w:rsid w:val="7B8514B2"/>
    <w:rsid w:val="7B92225E"/>
    <w:rsid w:val="7B984BFC"/>
    <w:rsid w:val="7B9939D6"/>
    <w:rsid w:val="7B9A6B62"/>
    <w:rsid w:val="7B9C7704"/>
    <w:rsid w:val="7B9F686F"/>
    <w:rsid w:val="7BA05373"/>
    <w:rsid w:val="7BA3668D"/>
    <w:rsid w:val="7BB75A6B"/>
    <w:rsid w:val="7BB832B0"/>
    <w:rsid w:val="7BBA7B2B"/>
    <w:rsid w:val="7BC3261C"/>
    <w:rsid w:val="7BDE34E5"/>
    <w:rsid w:val="7BE642B7"/>
    <w:rsid w:val="7BE8659E"/>
    <w:rsid w:val="7BF64450"/>
    <w:rsid w:val="7BFA6773"/>
    <w:rsid w:val="7C076965"/>
    <w:rsid w:val="7C0A1723"/>
    <w:rsid w:val="7C0D7104"/>
    <w:rsid w:val="7C137E1D"/>
    <w:rsid w:val="7C17665E"/>
    <w:rsid w:val="7C1A110D"/>
    <w:rsid w:val="7C226C72"/>
    <w:rsid w:val="7C284C6A"/>
    <w:rsid w:val="7C2A32C5"/>
    <w:rsid w:val="7C330351"/>
    <w:rsid w:val="7C364B59"/>
    <w:rsid w:val="7C480A91"/>
    <w:rsid w:val="7C4E61B5"/>
    <w:rsid w:val="7C501E80"/>
    <w:rsid w:val="7C523EC4"/>
    <w:rsid w:val="7C586559"/>
    <w:rsid w:val="7C5A5AC4"/>
    <w:rsid w:val="7C6133C4"/>
    <w:rsid w:val="7C65520E"/>
    <w:rsid w:val="7C92616D"/>
    <w:rsid w:val="7CC231EB"/>
    <w:rsid w:val="7CC361E2"/>
    <w:rsid w:val="7CC526B0"/>
    <w:rsid w:val="7CC66ACE"/>
    <w:rsid w:val="7CD40F68"/>
    <w:rsid w:val="7CF5040F"/>
    <w:rsid w:val="7CFD109F"/>
    <w:rsid w:val="7D025527"/>
    <w:rsid w:val="7D157DAE"/>
    <w:rsid w:val="7D371C34"/>
    <w:rsid w:val="7D3D1466"/>
    <w:rsid w:val="7D471F31"/>
    <w:rsid w:val="7D49594F"/>
    <w:rsid w:val="7D4F4EE2"/>
    <w:rsid w:val="7D5B2411"/>
    <w:rsid w:val="7D5B7B4E"/>
    <w:rsid w:val="7D707D59"/>
    <w:rsid w:val="7D7C2663"/>
    <w:rsid w:val="7D7C53F6"/>
    <w:rsid w:val="7D987873"/>
    <w:rsid w:val="7DA71AB9"/>
    <w:rsid w:val="7DB87779"/>
    <w:rsid w:val="7DC852C9"/>
    <w:rsid w:val="7DD47A7D"/>
    <w:rsid w:val="7DE53E10"/>
    <w:rsid w:val="7DE97981"/>
    <w:rsid w:val="7DFE1375"/>
    <w:rsid w:val="7E017648"/>
    <w:rsid w:val="7E4B2DE4"/>
    <w:rsid w:val="7E541FBA"/>
    <w:rsid w:val="7E5F5463"/>
    <w:rsid w:val="7E675F87"/>
    <w:rsid w:val="7E756B44"/>
    <w:rsid w:val="7E7D4A13"/>
    <w:rsid w:val="7E7E0F36"/>
    <w:rsid w:val="7E8E272F"/>
    <w:rsid w:val="7E8E51AB"/>
    <w:rsid w:val="7E9520BA"/>
    <w:rsid w:val="7EA1673F"/>
    <w:rsid w:val="7EA43317"/>
    <w:rsid w:val="7EB33023"/>
    <w:rsid w:val="7EBB44F8"/>
    <w:rsid w:val="7EC447FD"/>
    <w:rsid w:val="7EC47386"/>
    <w:rsid w:val="7ED06AC8"/>
    <w:rsid w:val="7EF36C27"/>
    <w:rsid w:val="7EF639AA"/>
    <w:rsid w:val="7F0D2005"/>
    <w:rsid w:val="7F4B45AC"/>
    <w:rsid w:val="7F4B6803"/>
    <w:rsid w:val="7F585F2B"/>
    <w:rsid w:val="7F587BFA"/>
    <w:rsid w:val="7F5F41BB"/>
    <w:rsid w:val="7F652792"/>
    <w:rsid w:val="7F711730"/>
    <w:rsid w:val="7F7B6EB5"/>
    <w:rsid w:val="7F832895"/>
    <w:rsid w:val="7F9314BB"/>
    <w:rsid w:val="7FA72CAC"/>
    <w:rsid w:val="7FB66C38"/>
    <w:rsid w:val="7FCB2AA9"/>
    <w:rsid w:val="7FD065BE"/>
    <w:rsid w:val="7FD27E44"/>
    <w:rsid w:val="7FE874E8"/>
    <w:rsid w:val="7FEC212C"/>
    <w:rsid w:val="7FEC5EEF"/>
    <w:rsid w:val="7FF7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2F6996"/>
  <w15:docId w15:val="{11860FAA-A268-4809-83F0-7545D4763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a9">
    <w:name w:val="Body Text Indent"/>
    <w:basedOn w:val="a"/>
    <w:link w:val="aa"/>
    <w:uiPriority w:val="99"/>
    <w:semiHidden/>
    <w:unhideWhenUsed/>
    <w:qFormat/>
    <w:pPr>
      <w:spacing w:after="120"/>
      <w:ind w:leftChars="200" w:left="420"/>
    </w:p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qFormat/>
    <w:pPr>
      <w:jc w:val="center"/>
    </w:pPr>
    <w:rPr>
      <w:i/>
    </w:r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/>
    </w:rPr>
  </w:style>
  <w:style w:type="paragraph" w:styleId="af0">
    <w:name w:val="footnote text"/>
    <w:basedOn w:val="a"/>
    <w:link w:val="af1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2">
    <w:name w:val="Title"/>
    <w:basedOn w:val="a"/>
    <w:next w:val="a"/>
    <w:link w:val="af3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paragraph" w:styleId="af4">
    <w:name w:val="annotation subject"/>
    <w:basedOn w:val="a6"/>
    <w:next w:val="a6"/>
    <w:link w:val="af5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24">
    <w:name w:val="Body Text First Indent 2"/>
    <w:basedOn w:val="a9"/>
    <w:link w:val="25"/>
    <w:uiPriority w:val="99"/>
    <w:semiHidden/>
    <w:unhideWhenUsed/>
    <w:qFormat/>
    <w:pPr>
      <w:ind w:firstLineChars="200" w:firstLine="420"/>
    </w:pPr>
  </w:style>
  <w:style w:type="character" w:styleId="af6">
    <w:name w:val="page number"/>
    <w:basedOn w:val="a0"/>
    <w:semiHidden/>
    <w:qFormat/>
  </w:style>
  <w:style w:type="character" w:styleId="af7">
    <w:name w:val="Hyperlink"/>
    <w:uiPriority w:val="99"/>
    <w:unhideWhenUsed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6">
    <w:name w:val="??? 2"/>
    <w:basedOn w:val="afa"/>
    <w:next w:val="af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c">
    <w:name w:val="批注框文本 字符"/>
    <w:link w:val="ab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f">
    <w:name w:val="页眉 字符"/>
    <w:link w:val="ae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脚注文本 字符"/>
    <w:link w:val="af0"/>
    <w:semiHidden/>
    <w:qFormat/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afb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lang w:val="en-GB" w:eastAsia="zh-CN"/>
    </w:rPr>
  </w:style>
  <w:style w:type="character" w:customStyle="1" w:styleId="B1Char">
    <w:name w:val="B1 Char"/>
    <w:link w:val="B1"/>
    <w:qFormat/>
    <w:rPr>
      <w:lang w:val="en-GB" w:eastAsia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character" w:customStyle="1" w:styleId="af3">
    <w:name w:val="标题 字符"/>
    <w:basedOn w:val="a0"/>
    <w:link w:val="af2"/>
    <w:uiPriority w:val="10"/>
    <w:qFormat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/>
    </w:rPr>
  </w:style>
  <w:style w:type="character" w:customStyle="1" w:styleId="aa">
    <w:name w:val="正文文本缩进 字符"/>
    <w:basedOn w:val="a0"/>
    <w:link w:val="a9"/>
    <w:uiPriority w:val="99"/>
    <w:semiHidden/>
    <w:qFormat/>
    <w:rPr>
      <w:lang w:val="en-GB" w:eastAsia="zh-CN"/>
    </w:rPr>
  </w:style>
  <w:style w:type="character" w:customStyle="1" w:styleId="25">
    <w:name w:val="正文文本首行缩进 2 字符"/>
    <w:basedOn w:val="aa"/>
    <w:link w:val="24"/>
    <w:uiPriority w:val="99"/>
    <w:semiHidden/>
    <w:qFormat/>
    <w:rPr>
      <w:lang w:val="en-GB" w:eastAsia="zh-CN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a7">
    <w:name w:val="批注文字 字符"/>
    <w:basedOn w:val="a0"/>
    <w:link w:val="a6"/>
    <w:semiHidden/>
    <w:qFormat/>
    <w:rPr>
      <w:rFonts w:ascii="Arial" w:hAnsi="Arial"/>
      <w:lang w:val="en-GB" w:eastAsia="zh-CN"/>
    </w:rPr>
  </w:style>
  <w:style w:type="character" w:customStyle="1" w:styleId="af5">
    <w:name w:val="批注主题 字符"/>
    <w:basedOn w:val="a7"/>
    <w:link w:val="af4"/>
    <w:uiPriority w:val="99"/>
    <w:semiHidden/>
    <w:qFormat/>
    <w:rPr>
      <w:rFonts w:ascii="Arial" w:hAnsi="Arial"/>
      <w:b/>
      <w:bCs/>
      <w:lang w:val="en-GB" w:eastAsia="zh-CN"/>
    </w:rPr>
  </w:style>
  <w:style w:type="paragraph" w:customStyle="1" w:styleId="afc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1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333</Words>
  <Characters>1900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Zhenning</cp:lastModifiedBy>
  <cp:revision>15</cp:revision>
  <cp:lastPrinted>2002-04-23T07:10:00Z</cp:lastPrinted>
  <dcterms:created xsi:type="dcterms:W3CDTF">2024-05-13T02:31:00Z</dcterms:created>
  <dcterms:modified xsi:type="dcterms:W3CDTF">2024-05-17T12:43:00Z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(3)p+XEq6EAYUdKBF1HNaFbcWyP+b+NujsUW6hE9JvgaW9rApZHZ6ux6RqpdjIId+oL8PRmskwq
hO8dBhPfovoi5A5id86h6srrtU4GbzkswMovBq+kvvpnXcD/7RuEwnl+6xG5n0Igf7EaQD5o
eLm37il6/gWsckA0PSZfgtzqRig2TkVh47oEKzClj5wNWjiwmqYFJP1ANLDKlqyU3KGjTLqG
CK+5phiLZ1i9tFCAp3</vt:lpwstr>
  </property>
  <property fmtid="{D5CDD505-2E9C-101B-9397-08002B2CF9AE}" pid="3" name="_2015_ms_pID_7253431">
    <vt:lpwstr>ZrKPBReRCQq699SvAtzE/J3eIjtcCm//yeu5nrSmgd3vvM22pEaZJX
ycHArb8eSng4Vj9pSxzj490sbhMSa8dQZCX1JG/joySmG50MERYjtIt28OeaGw0e7KPh2+L0
4Vxjn4C0IsszOH/nozRQmQhdGXQH4/7ieuuCRzwxcBC44EBy5FlC/Idx1LZymBJOX3I90G1Q
peXTd7w4aZkcrDhslWptIMF8p3sG9IwKfXnP</vt:lpwstr>
  </property>
  <property fmtid="{D5CDD505-2E9C-101B-9397-08002B2CF9AE}" pid="4" name="_2015_ms_pID_7253432">
    <vt:lpwstr>N59t9ZWBh+R2zWP+p18c4nk=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2052-11.8.2.12085</vt:lpwstr>
  </property>
  <property fmtid="{D5CDD505-2E9C-101B-9397-08002B2CF9AE}" pid="10" name="ICV">
    <vt:lpwstr>9EB67E70569E4904BD199E3BDB4C526F</vt:lpwstr>
  </property>
</Properties>
</file>